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C54183" w14:textId="77777777" w:rsidR="00404549" w:rsidRDefault="00220D98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F623E39" wp14:editId="6B799756">
                <wp:simplePos x="0" y="0"/>
                <wp:positionH relativeFrom="column">
                  <wp:posOffset>-2384474</wp:posOffset>
                </wp:positionH>
                <wp:positionV relativeFrom="paragraph">
                  <wp:posOffset>-576775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533649" y="254000"/>
                              <a:ext cx="2660583" cy="596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FB8352A" w14:textId="77777777" w:rsidR="00220D98" w:rsidRPr="00220D98" w:rsidRDefault="0002061A" w:rsidP="00220D98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الاختبار القبلي والبعدي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50" y="2352675"/>
                            <a:ext cx="4478020" cy="977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DB8170C" w14:textId="6311FA91" w:rsidR="00220D98" w:rsidRPr="002771A2" w:rsidRDefault="00E66B9E" w:rsidP="0081273D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E66B9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المهارات القيادية والإشرافية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623E39" id="Group 975" o:spid="_x0000_s1026" style="position:absolute;left:0;text-align:left;margin-left:-187.75pt;margin-top:-45.4pt;width:797.75pt;height:511.2pt;z-index:25166438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5336;top:2540;width:26606;height:5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4FB8352A" w14:textId="77777777" w:rsidR="00220D98" w:rsidRPr="00220D98" w:rsidRDefault="0002061A" w:rsidP="00220D98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الاختبار القبلي والبعدي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3526;width:44780;height:9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" filled="f" stroked="f" strokeweight=".5pt">
                  <v:textbox>
                    <w:txbxContent>
                      <w:p w14:paraId="6DB8170C" w14:textId="6311FA91" w:rsidR="00220D98" w:rsidRPr="002771A2" w:rsidRDefault="00E66B9E" w:rsidP="0081273D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E66B9E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المهارات القيادية والإشرافية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5C6F2B9C" w14:textId="77777777" w:rsidR="00F53D08" w:rsidRPr="00F53D08" w:rsidRDefault="00F53D08" w:rsidP="00F53D08">
      <w:pPr>
        <w:rPr>
          <w:rtl/>
        </w:rPr>
      </w:pPr>
    </w:p>
    <w:p w14:paraId="2FE8E487" w14:textId="77777777" w:rsidR="00F53D08" w:rsidRPr="00F53D08" w:rsidRDefault="00F53D08" w:rsidP="00F53D08">
      <w:pPr>
        <w:rPr>
          <w:rtl/>
        </w:rPr>
      </w:pPr>
    </w:p>
    <w:p w14:paraId="1493D541" w14:textId="77777777" w:rsidR="00F53D08" w:rsidRPr="00F53D08" w:rsidRDefault="00F53D08" w:rsidP="00F53D08">
      <w:pPr>
        <w:rPr>
          <w:rtl/>
        </w:rPr>
      </w:pPr>
    </w:p>
    <w:p w14:paraId="0668D9A9" w14:textId="77777777" w:rsidR="00F53D08" w:rsidRPr="00F53D08" w:rsidRDefault="00F53D08" w:rsidP="00F53D08">
      <w:pPr>
        <w:rPr>
          <w:rtl/>
        </w:rPr>
      </w:pPr>
    </w:p>
    <w:p w14:paraId="7F72E0F6" w14:textId="77777777" w:rsidR="00F53D08" w:rsidRPr="00F53D08" w:rsidRDefault="00F53D08" w:rsidP="00F53D08">
      <w:pPr>
        <w:rPr>
          <w:rtl/>
        </w:rPr>
      </w:pPr>
    </w:p>
    <w:p w14:paraId="752D42E3" w14:textId="77777777" w:rsidR="00F53D08" w:rsidRPr="00F53D08" w:rsidRDefault="00F53D08" w:rsidP="00F53D08">
      <w:pPr>
        <w:rPr>
          <w:rtl/>
        </w:rPr>
      </w:pPr>
    </w:p>
    <w:p w14:paraId="646BF2AD" w14:textId="77777777" w:rsidR="00F53D08" w:rsidRPr="00F53D08" w:rsidRDefault="00F53D08" w:rsidP="00F53D08">
      <w:pPr>
        <w:rPr>
          <w:rtl/>
        </w:rPr>
      </w:pPr>
    </w:p>
    <w:p w14:paraId="1C49CC90" w14:textId="77777777" w:rsidR="00F53D08" w:rsidRPr="00F53D08" w:rsidRDefault="00F53D08" w:rsidP="00A657A0">
      <w:pPr>
        <w:tabs>
          <w:tab w:val="left" w:pos="3171"/>
        </w:tabs>
        <w:rPr>
          <w:rtl/>
        </w:rPr>
      </w:pPr>
    </w:p>
    <w:p w14:paraId="56397180" w14:textId="77777777" w:rsidR="00F53D08" w:rsidRPr="00F53D08" w:rsidRDefault="00F53D08" w:rsidP="00F53D08">
      <w:pPr>
        <w:rPr>
          <w:rtl/>
        </w:rPr>
      </w:pPr>
    </w:p>
    <w:p w14:paraId="74C41663" w14:textId="66D064C6" w:rsidR="00786344" w:rsidRDefault="00E66B9E" w:rsidP="00786344">
      <w:pPr>
        <w:jc w:val="center"/>
        <w:rPr>
          <w:rtl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63B6EE99" wp14:editId="59704249">
            <wp:simplePos x="0" y="0"/>
            <wp:positionH relativeFrom="margin">
              <wp:align>center</wp:align>
            </wp:positionH>
            <wp:positionV relativeFrom="paragraph">
              <wp:posOffset>2284242</wp:posOffset>
            </wp:positionV>
            <wp:extent cx="8481486" cy="4100732"/>
            <wp:effectExtent l="0" t="0" r="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1486" cy="4100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5631">
        <w:rPr>
          <w:rtl/>
        </w:rPr>
        <w:br w:type="page"/>
      </w:r>
    </w:p>
    <w:p w14:paraId="219BBA78" w14:textId="77777777" w:rsidR="00E34879" w:rsidRDefault="00220D98" w:rsidP="00220D98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06A033FC" wp14:editId="4AF6F182">
                <wp:extent cx="5633504" cy="593062"/>
                <wp:effectExtent l="0" t="0" r="5715" b="0"/>
                <wp:docPr id="2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2" name="Rectangle 22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5" name="Rectangle 25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6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5DF056" w14:textId="77777777" w:rsidR="00220D98" w:rsidRDefault="00220D98" w:rsidP="00220D98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القبلي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A033FC"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">
                <v:rect id="Rectangle 22" o:spid="_x0000_s1055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" fillcolor="#f2f2f2 [3052]" stroked="f" strokeweight="1pt"/>
                <v:rect id="Rectangle 25" o:spid="_x0000_s1056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" fillcolor="#168489" stroked="f" strokeweight="1pt"/>
                <v:shape id="TextBox 7" o:spid="_x0000_s1057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595DF056" w14:textId="77777777" w:rsidR="00220D98" w:rsidRDefault="00220D98" w:rsidP="00220D98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التقويم القبلي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E4D53A6" w14:textId="77777777" w:rsidR="00E34879" w:rsidRDefault="00E34879" w:rsidP="00E34879">
      <w:pPr>
        <w:jc w:val="center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278F0124" w14:textId="77777777" w:rsidR="00786344" w:rsidRDefault="00E34879" w:rsidP="00E34879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t xml:space="preserve">1- </w:t>
      </w:r>
      <w:r w:rsidR="00786344">
        <w:rPr>
          <w:rFonts w:ascii="Adobe Arabic" w:eastAsia="Calibri" w:hAnsi="Adobe Arabic" w:cs="Adobe Arabic"/>
          <w:color w:val="C00000"/>
          <w:sz w:val="40"/>
          <w:szCs w:val="40"/>
          <w:rtl/>
        </w:rPr>
        <w:t>ضع إشارة (</w:t>
      </w:r>
      <w:r w:rsidR="00786344">
        <w:rPr>
          <w:rFonts w:ascii="Calibri" w:eastAsia="Calibri" w:hAnsi="Calibri" w:cs="Arial"/>
          <w:sz w:val="40"/>
          <w:szCs w:val="40"/>
        </w:rPr>
        <w:sym w:font="Wingdings" w:char="F0FC"/>
      </w:r>
      <w:r w:rsidR="00786344">
        <w:rPr>
          <w:rFonts w:ascii="Adobe Arabic" w:eastAsia="Calibri" w:hAnsi="Adobe Arabic" w:cs="Adobe Arabic"/>
          <w:color w:val="C00000"/>
          <w:sz w:val="40"/>
          <w:szCs w:val="40"/>
          <w:rtl/>
        </w:rPr>
        <w:t>) أمام الإجابة الصحيحة:</w:t>
      </w:r>
    </w:p>
    <w:tbl>
      <w:tblPr>
        <w:tblStyle w:val="1-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4"/>
        <w:gridCol w:w="1058"/>
        <w:gridCol w:w="1055"/>
        <w:gridCol w:w="724"/>
        <w:gridCol w:w="5536"/>
      </w:tblGrid>
      <w:tr w:rsidR="00786344" w14:paraId="70571C9F" w14:textId="77777777" w:rsidTr="00D356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342B830B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E9BF372" wp14:editId="3FD759D8">
                      <wp:extent cx="295275" cy="295275"/>
                      <wp:effectExtent l="9525" t="9525" r="9525" b="9525"/>
                      <wp:docPr id="40" name="Rectangle: Rounded Corners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6CEA91C" id="Rectangle: Rounded Corners 4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44F02FC" w14:textId="77777777" w:rsidR="00786344" w:rsidRPr="00220D98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663223AF" w14:textId="77777777" w:rsidR="00786344" w:rsidRPr="00045076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39E9001" wp14:editId="35075CB7">
                      <wp:extent cx="295275" cy="295275"/>
                      <wp:effectExtent l="9525" t="9525" r="9525" b="9525"/>
                      <wp:docPr id="39" name="Rectangle: Rounded Corners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0055C61" id="Rectangle: Rounded Corners 3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2C8FDBDF" w14:textId="77777777" w:rsidR="00786344" w:rsidRPr="00220D98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25F2D80C" w14:textId="03ACDFBC" w:rsidR="00786344" w:rsidRPr="00D35636" w:rsidRDefault="00D35636" w:rsidP="00C91B5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b w:val="0"/>
                <w:bCs w:val="0"/>
                <w:sz w:val="38"/>
                <w:szCs w:val="38"/>
                <w:rtl/>
                <w:lang w:bidi="ar-SY"/>
              </w:rPr>
              <w:t>القيادة هي عملية التأثير في الآخرين وتوجيههم نحو تحقيق أهداف مشتركة</w:t>
            </w:r>
            <w:r w:rsidR="00E34879" w:rsidRPr="00D35636">
              <w:rPr>
                <w:rFonts w:ascii="Sakkal Majalla" w:hAnsi="Sakkal Majalla" w:hint="cs"/>
                <w:b w:val="0"/>
                <w:bCs w:val="0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786344" w14:paraId="2F4A7F81" w14:textId="77777777" w:rsidTr="00D356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58F1FEEA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67CB6F6" wp14:editId="2983FD72">
                      <wp:extent cx="295275" cy="295275"/>
                      <wp:effectExtent l="9525" t="9525" r="9525" b="9525"/>
                      <wp:docPr id="38" name="Rectangle: Rounded Corners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DE51C3A" id="Rectangle: Rounded Corners 3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56CD3A49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A41F636" w14:textId="77777777"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79EBE7A" wp14:editId="2FFE33C6">
                      <wp:extent cx="295275" cy="295275"/>
                      <wp:effectExtent l="9525" t="9525" r="9525" b="9525"/>
                      <wp:docPr id="37" name="Rectangle: Rounded Corners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C5E053E" id="Rectangle: Rounded Corners 3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6F8F3A79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64C33163" w14:textId="62F4925A" w:rsidR="00786344" w:rsidRPr="00D35636" w:rsidRDefault="00D35636" w:rsidP="000450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</w:rPr>
              <w:t>الإشراف يعتمد على التأثير الشخصي أكثر من السلطة الرسمية</w:t>
            </w:r>
            <w:r w:rsidR="00786344" w:rsidRPr="00D35636">
              <w:rPr>
                <w:rFonts w:ascii="Sakkal Majalla" w:hAnsi="Sakkal Majalla"/>
                <w:sz w:val="38"/>
                <w:szCs w:val="38"/>
                <w:rtl/>
              </w:rPr>
              <w:t>.</w:t>
            </w:r>
          </w:p>
        </w:tc>
      </w:tr>
      <w:tr w:rsidR="00786344" w14:paraId="1D747DDF" w14:textId="77777777" w:rsidTr="00D3563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580A37DA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6150A85" wp14:editId="3041771F">
                      <wp:extent cx="295275" cy="295275"/>
                      <wp:effectExtent l="9525" t="9525" r="9525" b="9525"/>
                      <wp:docPr id="36" name="Rectangle: Rounded Corners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DF7754C" id="Rectangle: Rounded Corners 3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1B0D84AF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70A7E2EC" w14:textId="77777777" w:rsidR="00786344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A839BD4" wp14:editId="05FDFD5E">
                      <wp:extent cx="295275" cy="295275"/>
                      <wp:effectExtent l="9525" t="9525" r="9525" b="9525"/>
                      <wp:docPr id="35" name="Rectangle: Rounded Corners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088B7A4" id="Rectangle: Rounded Corners 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73B95E29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295E306D" w14:textId="666DEE88" w:rsidR="00786344" w:rsidRPr="00D35636" w:rsidRDefault="00D35636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</w:rPr>
              <w:t>القائد التحويلي يُلهم الأتباع ويحفّزهم لتجاوز مصالحهم الشخصية لصالح المؤسسة</w:t>
            </w:r>
            <w:r w:rsidR="00045076" w:rsidRPr="00D35636">
              <w:rPr>
                <w:rFonts w:ascii="Sakkal Majalla" w:hAnsi="Sakkal Majalla" w:hint="cs"/>
                <w:sz w:val="38"/>
                <w:szCs w:val="38"/>
                <w:rtl/>
              </w:rPr>
              <w:t>.</w:t>
            </w:r>
          </w:p>
        </w:tc>
      </w:tr>
      <w:tr w:rsidR="00786344" w14:paraId="7EA154FC" w14:textId="77777777" w:rsidTr="00D356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190D974D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BEDC175" wp14:editId="6B239C30">
                      <wp:extent cx="295275" cy="295275"/>
                      <wp:effectExtent l="9525" t="9525" r="9525" b="9525"/>
                      <wp:docPr id="34" name="Rectangle: Rounded Corners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D438F68" id="Rectangle: Rounded Corners 3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39721CCC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9C77DF2" w14:textId="77777777"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02BD2D9" wp14:editId="3C44C0F3">
                      <wp:extent cx="295275" cy="295275"/>
                      <wp:effectExtent l="9525" t="9525" r="9525" b="9525"/>
                      <wp:docPr id="33" name="Rectangle: Rounded Corners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468C06" id="Rectangle: Rounded Corners 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2537A3D4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6294B99B" w14:textId="51C4134C" w:rsidR="00786344" w:rsidRPr="00D35636" w:rsidRDefault="00D35636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</w:rPr>
              <w:t>القيادة الخادمة تضع مصلحة القائد في المقام الأول</w:t>
            </w:r>
            <w:r w:rsidR="00045076" w:rsidRPr="00D35636">
              <w:rPr>
                <w:rFonts w:ascii="Sakkal Majalla" w:hAnsi="Sakkal Majalla" w:hint="cs"/>
                <w:sz w:val="38"/>
                <w:szCs w:val="38"/>
                <w:rtl/>
              </w:rPr>
              <w:t>.</w:t>
            </w:r>
          </w:p>
        </w:tc>
      </w:tr>
      <w:tr w:rsidR="00786344" w14:paraId="5491853B" w14:textId="77777777" w:rsidTr="00D3563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0E46340C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4AAF641" wp14:editId="1DB5FC7F">
                      <wp:extent cx="295275" cy="295275"/>
                      <wp:effectExtent l="9525" t="9525" r="9525" b="9525"/>
                      <wp:docPr id="32" name="Rectangle: Rounded Corners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6EFA9C0" id="Rectangle: Rounded Corners 3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3647646F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BE4D961" w14:textId="77777777" w:rsidR="00786344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9A468A7" wp14:editId="634FCAAC">
                      <wp:extent cx="295275" cy="295275"/>
                      <wp:effectExtent l="9525" t="9525" r="9525" b="9525"/>
                      <wp:docPr id="31" name="Rectangle: Rounded Corners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7FC237C" id="Rectangle: Rounded Corners 3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5743D06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1755E07B" w14:textId="778D8B22" w:rsidR="00786344" w:rsidRPr="00D35636" w:rsidRDefault="00D35636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الاستماع النشط يعني الاستماع بهدف الرد فقط دون السعي للفهم</w:t>
            </w:r>
            <w:r w:rsidR="00045076"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786344" w14:paraId="30027510" w14:textId="77777777" w:rsidTr="00D356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6DB10B43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71F19EE" wp14:editId="4F327316">
                      <wp:extent cx="295275" cy="295275"/>
                      <wp:effectExtent l="9525" t="9525" r="9525" b="9525"/>
                      <wp:docPr id="30" name="Rectangle: Rounded Corners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419D66E" id="Rectangle: Rounded Corners 3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3C09F995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5B8A6DD" w14:textId="77777777"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D75F299" wp14:editId="10E8CF19">
                      <wp:extent cx="295275" cy="295275"/>
                      <wp:effectExtent l="9525" t="9525" r="9525" b="9525"/>
                      <wp:docPr id="29" name="Rectangle: Rounded Corners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9CA2D5D" id="Rectangle: Rounded Corners 2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77E64F0A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59731BE8" w14:textId="7D190F38" w:rsidR="00786344" w:rsidRPr="00D35636" w:rsidRDefault="00D35636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 xml:space="preserve">نموذج </w:t>
            </w:r>
            <w:r w:rsidRPr="00D35636">
              <w:rPr>
                <w:rFonts w:ascii="Sakkal Majalla" w:hAnsi="Sakkal Majalla"/>
                <w:sz w:val="38"/>
                <w:szCs w:val="38"/>
                <w:lang w:bidi="ar-SY"/>
              </w:rPr>
              <w:t>SBI</w:t>
            </w: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 xml:space="preserve"> للتغذية الراجعة يشمل الموقف والسلوك والتأثير</w:t>
            </w:r>
            <w:r w:rsidR="00786344"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786344" w14:paraId="3228FC9A" w14:textId="77777777" w:rsidTr="00D3563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6951C239" w14:textId="77777777" w:rsidR="00786344" w:rsidRPr="00220D98" w:rsidRDefault="00786344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E5D9AB1" wp14:editId="7804635F">
                      <wp:extent cx="295275" cy="295275"/>
                      <wp:effectExtent l="9525" t="9525" r="9525" b="9525"/>
                      <wp:docPr id="1" name="Rectangle: Rounded Corners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B043432" id="Rectangle: Rounded Corners 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0094F5A1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6D9FCAB2" w14:textId="77777777" w:rsidR="00786344" w:rsidRPr="0049367F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B652301" wp14:editId="51FCC1FE">
                      <wp:extent cx="295275" cy="295275"/>
                      <wp:effectExtent l="9525" t="9525" r="9525" b="9525"/>
                      <wp:docPr id="2" name="Rectangle: Rounded Corners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9CA2185" id="Rectangle: Rounded Corners 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26300B1F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1C277E67" w14:textId="121C4DA0" w:rsidR="00786344" w:rsidRPr="00D35636" w:rsidRDefault="00D35636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بناء الثقة يتطلب التوافق بين الأقوال والأفعال</w:t>
            </w:r>
            <w:r w:rsidR="00786344"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9367F" w14:paraId="2A9CA920" w14:textId="77777777" w:rsidTr="00D356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696F68D9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8AB04F0" wp14:editId="03E958F6">
                      <wp:extent cx="295275" cy="295275"/>
                      <wp:effectExtent l="9525" t="9525" r="9525" b="9525"/>
                      <wp:docPr id="3" name="Rectangle: Rounded Corners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DBCC306" id="Rectangle: Rounded Corners 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721642EB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B121566" w14:textId="77777777" w:rsidR="0049367F" w:rsidRPr="0049367F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A068CD1" wp14:editId="5854F149">
                      <wp:extent cx="295275" cy="295275"/>
                      <wp:effectExtent l="9525" t="9525" r="9525" b="9525"/>
                      <wp:docPr id="7" name="Rectangle: Rounded Corners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5902C29" id="Rectangle: Rounded Corners 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FCBD6C6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29FB5946" w14:textId="04744687" w:rsidR="0049367F" w:rsidRPr="00D35636" w:rsidRDefault="00D35636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الثقافة المؤسسية المبنية على الخوف تعزّز التواصل الفعّال</w:t>
            </w:r>
            <w:r w:rsidR="0049367F"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9367F" w14:paraId="6B89647F" w14:textId="77777777" w:rsidTr="00D3563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5710EA2B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DB962AC" wp14:editId="5C0B4290">
                      <wp:extent cx="295275" cy="295275"/>
                      <wp:effectExtent l="9525" t="9525" r="9525" b="9525"/>
                      <wp:docPr id="4" name="Rectangle: Rounded Corners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C4D60E3" id="Rectangle: Rounded Corners 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3EF460A4" w14:textId="77777777"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02C586F" w14:textId="77777777" w:rsidR="0049367F" w:rsidRPr="0049367F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7058599" wp14:editId="69E31F03">
                      <wp:extent cx="295275" cy="295275"/>
                      <wp:effectExtent l="9525" t="9525" r="9525" b="9525"/>
                      <wp:docPr id="8" name="Rectangle: Rounded Corners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E0E3344" id="Rectangle: Rounded Corners 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00496089" w14:textId="77777777"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1A0922D1" w14:textId="1ACEE8EA" w:rsidR="0049367F" w:rsidRPr="00D35636" w:rsidRDefault="00D35636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وفق نموذج توكمان، تمرّ فرق العمل بأربع مراحل: التشكيل والعصف والتطبيع والأداء</w:t>
            </w:r>
            <w:r w:rsidR="0049367F"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9367F" w14:paraId="62A8BE54" w14:textId="77777777" w:rsidTr="00D356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10E149AB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929AD86" wp14:editId="5EF2DC0C">
                      <wp:extent cx="295275" cy="295275"/>
                      <wp:effectExtent l="9525" t="9525" r="9525" b="9525"/>
                      <wp:docPr id="5" name="Rectangle: Rounded Corner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8C4E021" id="Rectangle: Rounded Corners 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2DD3CF9B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31D046C6" w14:textId="77777777" w:rsidR="0049367F" w:rsidRPr="0049367F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5F0A78E" wp14:editId="1C58BB58">
                      <wp:extent cx="295275" cy="295275"/>
                      <wp:effectExtent l="9525" t="9525" r="9525" b="9525"/>
                      <wp:docPr id="9" name="Rectangle: Rounded Corners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B4E9FF7" id="Rectangle: Rounded Corners 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E37EF20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62DD6641" w14:textId="4B134FE0" w:rsidR="0049367F" w:rsidRPr="00D35636" w:rsidRDefault="00D35636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نظرية العاملَين لهيرزبرج تميّز بين العوامل الوقائية وعوامل التحفيز</w:t>
            </w:r>
            <w:r w:rsidR="00E34879"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</w:tbl>
    <w:p w14:paraId="2A442A0F" w14:textId="77777777" w:rsidR="00786344" w:rsidRPr="00E34879" w:rsidRDefault="00E34879" w:rsidP="00E34879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lastRenderedPageBreak/>
        <w:t xml:space="preserve">2- </w:t>
      </w:r>
      <w:r w:rsidR="00786344" w:rsidRPr="00E34879">
        <w:rPr>
          <w:rFonts w:ascii="Adobe Arabic" w:eastAsia="Calibri" w:hAnsi="Adobe Arabic" w:cs="Adobe Arabic"/>
          <w:color w:val="C00000"/>
          <w:sz w:val="40"/>
          <w:szCs w:val="40"/>
          <w:rtl/>
        </w:rPr>
        <w:t>اختر الإجابة الصحيحة لكل من الأسئلة التالية:</w:t>
      </w:r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786344" w14:paraId="0241C08E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140E438A" w14:textId="40F35F00" w:rsidR="00786344" w:rsidRPr="00220D98" w:rsidRDefault="00581339" w:rsidP="00C91B5F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المفهوم الذي يصف عملية التأثير في الآخرين وتوجيههم نحو تحقيق أهداف مشتركة؟</w:t>
            </w:r>
          </w:p>
        </w:tc>
      </w:tr>
      <w:tr w:rsidR="00786344" w14:paraId="06971DF2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F84BCA3" w14:textId="28835206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الإشراف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24583C6" w14:textId="168C1C3A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الإدارة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FDD0326" w14:textId="1A3176CD" w:rsidR="00786344" w:rsidRPr="00E34879" w:rsidRDefault="00474130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القيادة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CCE6F78" w14:textId="3A6ACF93" w:rsidR="00786344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التخطيط</w:t>
            </w:r>
          </w:p>
        </w:tc>
      </w:tr>
      <w:tr w:rsidR="00786344" w14:paraId="22AC5656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6E648E19" w14:textId="56ACBA75"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يتميّز القائد التحويلي عن غيره بـ</w:t>
            </w:r>
            <w:r w:rsidR="00474130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786344" w14:paraId="025F05CD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878E175" w14:textId="14C6A2D2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تركيزه على المهام اليومية والتفاصيل التشغيلية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06E1287" w14:textId="2FA42810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إلهام الأتباع وتحفيزهم لتجاوز مصالحهم الشخصية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9C9BAC1" w14:textId="5D906237" w:rsidR="00786344" w:rsidRDefault="00474130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اعتماده على السلطة الرسمية في توجيه الموظفين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B0E65AA" w14:textId="13F148E0" w:rsidR="00786344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إحكام الرقابة على تنفيذ الإجراءات</w:t>
            </w:r>
          </w:p>
        </w:tc>
      </w:tr>
      <w:tr w:rsidR="00786344" w14:paraId="2861BC42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126E3130" w14:textId="49F73404" w:rsidR="00786344" w:rsidRPr="00220D98" w:rsidRDefault="00581339" w:rsidP="00C91B5F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الخصائص التالية تُميّز القائد الفعّال في بيئة العمل المعاصرة؟</w:t>
            </w:r>
          </w:p>
        </w:tc>
      </w:tr>
      <w:tr w:rsidR="00786344" w14:paraId="4F86B9E1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87FF4D6" w14:textId="37DA8127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التمسك بأسلوب قيادي واحد في جميع المواقف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FE08CCE" w14:textId="4A53253D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إحكام السيطرة على جميع قرارات الفريق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486BD97" w14:textId="6E87303D" w:rsidR="00786344" w:rsidRDefault="00474130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الذكاء العاطفي والمرونة والقدرة على التكيّف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023FBFC" w14:textId="6E32E9EF" w:rsidR="00786344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تجنّب الأخطاء بأي ثمن</w:t>
            </w:r>
          </w:p>
        </w:tc>
      </w:tr>
      <w:tr w:rsidR="00786344" w14:paraId="527CF29C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E95C394" w14:textId="76D24FC0"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يمثّل المشرف في المؤسسة:</w:t>
            </w:r>
          </w:p>
        </w:tc>
      </w:tr>
      <w:tr w:rsidR="00786344" w14:paraId="26B35543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E742F9A" w14:textId="6D8AF138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المخطّط الاستراتيجي الرئيسي فقط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A52F41F" w14:textId="786AC000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حلقة الوصل بين الإدارة العليا والموظفين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B6C268D" w14:textId="4DE9D5FB" w:rsidR="00786344" w:rsidRPr="00A33EA3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المسؤول الحصري عن اتخاذ جميع القرارات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F0FA82B" w14:textId="06F90341" w:rsidR="00786344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المنفّذ التشغيلي الذي لا علاقة له بالقيادة</w:t>
            </w:r>
          </w:p>
        </w:tc>
      </w:tr>
      <w:tr w:rsidR="00786344" w14:paraId="06E31FE7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8DAA46F" w14:textId="7201B9F7"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وفقاً لمبادئ تشالديني للإقناع، أي المبادئ التالية يقوم على ميل الناس للثقة بالخبراء؟</w:t>
            </w:r>
          </w:p>
        </w:tc>
      </w:tr>
      <w:tr w:rsidR="00786344" w14:paraId="07DFA63E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24B91C5" w14:textId="6B54F8F0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المعاملة بالمثل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8241CE4" w14:textId="08BAC5DF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الندرة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C752700" w14:textId="598089DF" w:rsidR="00786344" w:rsidRPr="00A33EA3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السلطة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566127B" w14:textId="007FF4F5" w:rsidR="00786344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الإثبات الاجتماعي</w:t>
            </w:r>
          </w:p>
        </w:tc>
      </w:tr>
      <w:tr w:rsidR="00786344" w14:paraId="5E6950B4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29F95CC9" w14:textId="4435B2AC" w:rsidR="00786344" w:rsidRPr="00220D98" w:rsidRDefault="00DC7EB7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نموذج بناء الثقة الذي طوّره ديفيد ماستر ويشمل أربعة عناصر؟</w:t>
            </w:r>
          </w:p>
        </w:tc>
      </w:tr>
      <w:tr w:rsidR="00786344" w14:paraId="011676CB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949E063" w14:textId="4E42CADF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SBI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231E504" w14:textId="53BE4AE4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ABCD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F2BCD59" w14:textId="175DD3D7" w:rsidR="00786344" w:rsidRPr="00A33EA3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SMART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E71DC1F" w14:textId="0CF91943" w:rsidR="00786344" w:rsidRPr="00A33EA3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COIN</w:t>
            </w:r>
          </w:p>
        </w:tc>
      </w:tr>
      <w:tr w:rsidR="00786344" w14:paraId="5ACF5D3B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5D801F1" w14:textId="47567096" w:rsidR="00786344" w:rsidRPr="00220D98" w:rsidRDefault="00DC7EB7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7-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المراحل في نموذج توكمان تُشير إلى وصول الفريق لمستوى عالٍ من التعاون؟</w:t>
            </w:r>
          </w:p>
        </w:tc>
      </w:tr>
      <w:tr w:rsidR="00786344" w14:paraId="4684F3DF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0388E34" w14:textId="26687738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التشكيل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4B43EB3" w14:textId="62F7B4AA" w:rsidR="00786344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العصف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1D642C0" w14:textId="01FEE701" w:rsidR="00786344" w:rsidRPr="009C13B5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التطبيع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3CBA4FA" w14:textId="716CE165" w:rsidR="00786344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الأداء</w:t>
            </w:r>
          </w:p>
        </w:tc>
      </w:tr>
      <w:tr w:rsidR="00DC7EB7" w14:paraId="29E9D25F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58C7ECF" w14:textId="3C04DB5F" w:rsidR="00DC7EB7" w:rsidRPr="00220D98" w:rsidRDefault="00DC7EB7" w:rsidP="00DC7EB7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="00E34879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استراتيجية إدارة الصراع التي تسعى إلى إيجاد حلٍّ يُرضي جميع الأطراف؟</w:t>
            </w:r>
          </w:p>
        </w:tc>
      </w:tr>
      <w:tr w:rsidR="00DC7EB7" w14:paraId="105535AA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A385411" w14:textId="4A670055" w:rsidR="00DC7EB7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المنافسة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Win-Lose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DFDC394" w14:textId="45399B4D" w:rsidR="00DC7EB7" w:rsidRPr="00474130" w:rsidRDefault="00474130" w:rsidP="00E34879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التجنّب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Lose-Lose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B44CF77" w14:textId="6B1FEA48" w:rsidR="00DC7EB7" w:rsidRPr="00474130" w:rsidRDefault="00474130" w:rsidP="00E34879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التعاون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Win-Win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9D80C1B" w14:textId="50A710C8" w:rsidR="00DC7EB7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التنازل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Yield-Win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</w:tr>
      <w:tr w:rsidR="00DC7EB7" w14:paraId="671477B4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2FF863AC" w14:textId="193EB7AB" w:rsidR="00DC7EB7" w:rsidRPr="00220D98" w:rsidRDefault="00DC7EB7" w:rsidP="00474130">
            <w:pPr>
              <w:keepNext/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lastRenderedPageBreak/>
              <w:t>9-</w:t>
            </w:r>
            <w:r w:rsidR="00E34879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نظريات التحفيز تُميّز بين الاحتياجات الفسيولوجية وتحقيق الذات؟</w:t>
            </w:r>
          </w:p>
        </w:tc>
      </w:tr>
      <w:tr w:rsidR="00DC7EB7" w14:paraId="7F64B653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7411367" w14:textId="182F2DB8" w:rsidR="00DC7EB7" w:rsidRPr="003F7E5B" w:rsidRDefault="00474130" w:rsidP="00474130">
            <w:pPr>
              <w:keepNext/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نظرية التوقّع لفروم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692162F" w14:textId="44303E4F" w:rsidR="00DC7EB7" w:rsidRPr="003F7E5B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نظرية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X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 و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Y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 لماكجريجور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D69D2A8" w14:textId="3D0339FE" w:rsidR="00DC7EB7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نظرية العاملين لهيرزبيرج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FC338BD" w14:textId="5457343B" w:rsidR="00DC7EB7" w:rsidRDefault="00474130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نظرية التدرّج الهرمي للحاجات لماسلو</w:t>
            </w:r>
          </w:p>
        </w:tc>
      </w:tr>
      <w:tr w:rsidR="00DC7EB7" w14:paraId="61FC26BD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5B37E2B" w14:textId="1879AA2C" w:rsidR="00DC7EB7" w:rsidRPr="00220D98" w:rsidRDefault="00DC7EB7" w:rsidP="00DC7EB7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474130"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نماذج اتخاذ القرار يقوم على الاستفادة من الخبرة والبديهة وهو مناسب للقادة ذوي الخبرة العميقة؟</w:t>
            </w:r>
          </w:p>
        </w:tc>
      </w:tr>
      <w:tr w:rsidR="00DC7EB7" w14:paraId="563100AD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16708D0" w14:textId="5DC54196" w:rsidR="00DC7EB7" w:rsidRPr="003F7E5B" w:rsidRDefault="00474130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النموذج العقلاني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8C9D979" w14:textId="42E70324" w:rsidR="00DC7EB7" w:rsidRPr="003F7E5B" w:rsidRDefault="00474130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نموذج العقلانية المحدودة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2A8BC7E" w14:textId="261AB2E7" w:rsidR="00DC7EB7" w:rsidRPr="00DC7EB7" w:rsidRDefault="00474130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نموذج الحدس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E53F6D4" w14:textId="02AAE70D" w:rsidR="00DC7EB7" w:rsidRPr="00DC7EB7" w:rsidRDefault="00474130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نموذج القرار الجماعي</w:t>
            </w:r>
          </w:p>
        </w:tc>
      </w:tr>
    </w:tbl>
    <w:p w14:paraId="30F3C8A3" w14:textId="18E621EF" w:rsidR="00474130" w:rsidRDefault="00474130" w:rsidP="00645631">
      <w:pPr>
        <w:bidi w:val="0"/>
        <w:spacing w:after="160" w:line="259" w:lineRule="auto"/>
        <w:jc w:val="left"/>
      </w:pPr>
    </w:p>
    <w:p w14:paraId="4FB09BE6" w14:textId="77777777" w:rsidR="00474130" w:rsidRDefault="00474130">
      <w:pPr>
        <w:bidi w:val="0"/>
        <w:spacing w:after="160" w:line="259" w:lineRule="auto"/>
        <w:jc w:val="left"/>
      </w:pPr>
      <w:r>
        <w:br w:type="page"/>
      </w:r>
    </w:p>
    <w:p w14:paraId="57FCE0D3" w14:textId="77777777" w:rsidR="00474130" w:rsidRDefault="00474130" w:rsidP="00474130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19A90FF9" wp14:editId="05D673B7">
                <wp:extent cx="5633504" cy="593062"/>
                <wp:effectExtent l="0" t="0" r="5715" b="0"/>
                <wp:docPr id="731040389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924468256" name="Rectangle 924468256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603976170" name="Rectangle 1603976170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2001000568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5311B9B" w14:textId="474B5885" w:rsidR="00474130" w:rsidRDefault="00474130" w:rsidP="00474130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البعدي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A90FF9"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">
                <v:rect id="Rectangle 924468256" o:spid="_x0000_s1059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" fillcolor="#f2f2f2" stroked="f" strokeweight="1pt"/>
                <v:rect id="Rectangle 1603976170" o:spid="_x0000_s1060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" fillcolor="#168489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7" o:spid="_x0000_s1061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" filled="f" stroked="f">
                  <v:textbox>
                    <w:txbxContent>
                      <w:p w14:paraId="55311B9B" w14:textId="474B5885" w:rsidR="00474130" w:rsidRDefault="00474130" w:rsidP="00474130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 xml:space="preserve">التقويم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البعدي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49E9F4" w14:textId="77777777" w:rsidR="00474130" w:rsidRDefault="00474130" w:rsidP="00474130">
      <w:pPr>
        <w:jc w:val="center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7DA0ED4F" w14:textId="77777777" w:rsidR="00474130" w:rsidRDefault="00474130" w:rsidP="00474130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t xml:space="preserve">1- </w:t>
      </w: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ضع إشارة (</w:t>
      </w:r>
      <w:r>
        <w:rPr>
          <w:rFonts w:ascii="Calibri" w:eastAsia="Calibri" w:hAnsi="Calibri" w:cs="Arial"/>
          <w:sz w:val="40"/>
          <w:szCs w:val="40"/>
        </w:rPr>
        <w:sym w:font="Wingdings" w:char="F0FC"/>
      </w: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) أمام الإجابة الصحيحة:</w:t>
      </w:r>
    </w:p>
    <w:tbl>
      <w:tblPr>
        <w:tblStyle w:val="1-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4"/>
        <w:gridCol w:w="1058"/>
        <w:gridCol w:w="1055"/>
        <w:gridCol w:w="724"/>
        <w:gridCol w:w="5536"/>
      </w:tblGrid>
      <w:tr w:rsidR="00474130" w14:paraId="2C53E390" w14:textId="77777777" w:rsidTr="00C308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21BCEE55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F21E60F" wp14:editId="2283983B">
                      <wp:extent cx="295275" cy="295275"/>
                      <wp:effectExtent l="9525" t="9525" r="9525" b="9525"/>
                      <wp:docPr id="463150170" name="Rectangle: Rounded Corners 463150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EF9CBC7" id="Rectangle: Rounded Corners 46315017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680FE574" w14:textId="77777777" w:rsidR="00474130" w:rsidRPr="00220D98" w:rsidRDefault="00474130" w:rsidP="00C30891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4E28448" w14:textId="77777777" w:rsidR="00474130" w:rsidRPr="00045076" w:rsidRDefault="00474130" w:rsidP="00C30891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D73CD8D" wp14:editId="4EA163F4">
                      <wp:extent cx="295275" cy="295275"/>
                      <wp:effectExtent l="9525" t="9525" r="9525" b="9525"/>
                      <wp:docPr id="334370387" name="Rectangle: Rounded Corners 334370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0B0B11C" id="Rectangle: Rounded Corners 33437038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0F9A2A3" w14:textId="77777777" w:rsidR="00474130" w:rsidRPr="00220D98" w:rsidRDefault="00474130" w:rsidP="00C30891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3E110F2" w14:textId="77777777" w:rsidR="00474130" w:rsidRPr="00D35636" w:rsidRDefault="00474130" w:rsidP="00C308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b w:val="0"/>
                <w:bCs w:val="0"/>
                <w:sz w:val="38"/>
                <w:szCs w:val="38"/>
                <w:rtl/>
                <w:lang w:bidi="ar-SY"/>
              </w:rPr>
              <w:t>القيادة هي عملية التأثير في الآخرين وتوجيههم نحو تحقيق أهداف مشتركة</w:t>
            </w:r>
            <w:r w:rsidRPr="00D35636">
              <w:rPr>
                <w:rFonts w:ascii="Sakkal Majalla" w:hAnsi="Sakkal Majalla" w:hint="cs"/>
                <w:b w:val="0"/>
                <w:bCs w:val="0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1F70FB17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294DE860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084574B" wp14:editId="10158EF2">
                      <wp:extent cx="295275" cy="295275"/>
                      <wp:effectExtent l="9525" t="9525" r="9525" b="9525"/>
                      <wp:docPr id="1581096489" name="Rectangle: Rounded Corners 1581096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908AC49" id="Rectangle: Rounded Corners 158109648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2CD87548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07180CCC" w14:textId="77777777" w:rsidR="00474130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619A452" wp14:editId="40C19F6D">
                      <wp:extent cx="295275" cy="295275"/>
                      <wp:effectExtent l="9525" t="9525" r="9525" b="9525"/>
                      <wp:docPr id="1543439357" name="Rectangle: Rounded Corners 15434393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2629D17" id="Rectangle: Rounded Corners 154343935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0AFA615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2D834168" w14:textId="77777777" w:rsidR="00474130" w:rsidRPr="00D35636" w:rsidRDefault="00474130" w:rsidP="00C308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</w:rPr>
              <w:t>الإشراف يعتمد على التأثير الشخصي أكثر من السلطة الرسمية.</w:t>
            </w:r>
          </w:p>
        </w:tc>
      </w:tr>
      <w:tr w:rsidR="00474130" w14:paraId="59C1CFA1" w14:textId="77777777" w:rsidTr="00C30891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4C5D5FB2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F0DF6EE" wp14:editId="35C6FC9A">
                      <wp:extent cx="295275" cy="295275"/>
                      <wp:effectExtent l="9525" t="9525" r="9525" b="9525"/>
                      <wp:docPr id="1702994359" name="Rectangle: Rounded Corners 1702994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7FFD19F" id="Rectangle: Rounded Corners 170299435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352D0E4D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C8A6343" w14:textId="77777777" w:rsidR="00474130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DD56841" wp14:editId="6F0D43F3">
                      <wp:extent cx="295275" cy="295275"/>
                      <wp:effectExtent l="9525" t="9525" r="9525" b="9525"/>
                      <wp:docPr id="1375496935" name="Rectangle: Rounded Corners 1375496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097991C" id="Rectangle: Rounded Corners 13754969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040EB92A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43E24019" w14:textId="77777777" w:rsidR="00474130" w:rsidRPr="00D35636" w:rsidRDefault="00474130" w:rsidP="00C308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</w:rPr>
              <w:t>القائد التحويلي يُلهم الأتباع ويحفّزهم لتجاوز مصالحهم الشخصية لصالح المؤسسة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</w:rPr>
              <w:t>.</w:t>
            </w:r>
          </w:p>
        </w:tc>
      </w:tr>
      <w:tr w:rsidR="00474130" w14:paraId="06229E3D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7B473770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AF4C646" wp14:editId="4B675527">
                      <wp:extent cx="295275" cy="295275"/>
                      <wp:effectExtent l="9525" t="9525" r="9525" b="9525"/>
                      <wp:docPr id="1894641805" name="Rectangle: Rounded Corners 18946418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F198E0D" id="Rectangle: Rounded Corners 189464180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7626CFBA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49FBFF24" w14:textId="77777777" w:rsidR="00474130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63A9E65" wp14:editId="21DB71BE">
                      <wp:extent cx="295275" cy="295275"/>
                      <wp:effectExtent l="9525" t="9525" r="9525" b="9525"/>
                      <wp:docPr id="1108420419" name="Rectangle: Rounded Corners 1108420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DCFC78E" id="Rectangle: Rounded Corners 110842041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6377E98F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0A47F8DB" w14:textId="77777777" w:rsidR="00474130" w:rsidRPr="00D35636" w:rsidRDefault="00474130" w:rsidP="00C308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</w:rPr>
              <w:t>القيادة الخادمة تضع مصلحة القائد في المقام الأول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</w:rPr>
              <w:t>.</w:t>
            </w:r>
          </w:p>
        </w:tc>
      </w:tr>
      <w:tr w:rsidR="00474130" w14:paraId="49576AB0" w14:textId="77777777" w:rsidTr="00C30891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791D31DE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AA752D2" wp14:editId="00214977">
                      <wp:extent cx="295275" cy="295275"/>
                      <wp:effectExtent l="9525" t="9525" r="9525" b="9525"/>
                      <wp:docPr id="2002086890" name="Rectangle: Rounded Corners 20020868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0BB2F00" id="Rectangle: Rounded Corners 200208689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700F1C30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0EB95819" w14:textId="77777777" w:rsidR="00474130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80C016C" wp14:editId="1F9F3FA4">
                      <wp:extent cx="295275" cy="295275"/>
                      <wp:effectExtent l="9525" t="9525" r="9525" b="9525"/>
                      <wp:docPr id="976801845" name="Rectangle: Rounded Corners 9768018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CC57D45" id="Rectangle: Rounded Corners 97680184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777577E4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70856A99" w14:textId="77777777" w:rsidR="00474130" w:rsidRPr="00D35636" w:rsidRDefault="00474130" w:rsidP="00C308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الاستماع النشط يعني الاستماع بهدف الرد فقط دون السعي للفهم.</w:t>
            </w:r>
          </w:p>
        </w:tc>
      </w:tr>
      <w:tr w:rsidR="00474130" w14:paraId="39F2F393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39A4CC90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B592949" wp14:editId="6691B61A">
                      <wp:extent cx="295275" cy="295275"/>
                      <wp:effectExtent l="9525" t="9525" r="9525" b="9525"/>
                      <wp:docPr id="602764302" name="Rectangle: Rounded Corners 602764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BAAB106" id="Rectangle: Rounded Corners 60276430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02487600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30E38EA1" w14:textId="77777777" w:rsidR="00474130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F03E273" wp14:editId="53136244">
                      <wp:extent cx="295275" cy="295275"/>
                      <wp:effectExtent l="9525" t="9525" r="9525" b="9525"/>
                      <wp:docPr id="1040992527" name="Rectangle: Rounded Corners 1040992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11F708" id="Rectangle: Rounded Corners 104099252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24E38BE9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487B36D2" w14:textId="77777777" w:rsidR="00474130" w:rsidRPr="00D35636" w:rsidRDefault="00474130" w:rsidP="00C308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 xml:space="preserve">نموذج </w:t>
            </w:r>
            <w:r w:rsidRPr="00D35636">
              <w:rPr>
                <w:rFonts w:ascii="Sakkal Majalla" w:hAnsi="Sakkal Majalla"/>
                <w:sz w:val="38"/>
                <w:szCs w:val="38"/>
                <w:lang w:bidi="ar-SY"/>
              </w:rPr>
              <w:t>SBI</w:t>
            </w: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 xml:space="preserve"> للتغذية الراجعة يشمل الموقف والسلوك والتأثير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6286D292" w14:textId="77777777" w:rsidTr="00C30891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38772DB6" w14:textId="77777777" w:rsidR="00474130" w:rsidRPr="00220D98" w:rsidRDefault="00474130" w:rsidP="00C30891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9ADBAB9" wp14:editId="08E113E4">
                      <wp:extent cx="295275" cy="295275"/>
                      <wp:effectExtent l="9525" t="9525" r="9525" b="9525"/>
                      <wp:docPr id="882898282" name="Rectangle: Rounded Corners 882898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8E5C03C" id="Rectangle: Rounded Corners 88289828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4F217AC1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26F1D92" w14:textId="77777777" w:rsidR="00474130" w:rsidRPr="0049367F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DC4CCA6" wp14:editId="41EBC656">
                      <wp:extent cx="295275" cy="295275"/>
                      <wp:effectExtent l="9525" t="9525" r="9525" b="9525"/>
                      <wp:docPr id="1269467540" name="Rectangle: Rounded Corners 1269467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BA2BCB7" id="Rectangle: Rounded Corners 126946754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0BCE539E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056A8541" w14:textId="77777777" w:rsidR="00474130" w:rsidRPr="00D35636" w:rsidRDefault="00474130" w:rsidP="00C30891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بناء الثقة يتطلب التوافق بين الأقوال والأفعال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3879AE6B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69492193" w14:textId="77777777" w:rsidR="00474130" w:rsidRPr="00220D98" w:rsidRDefault="00474130" w:rsidP="00C30891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D249668" wp14:editId="4FAAB9FE">
                      <wp:extent cx="295275" cy="295275"/>
                      <wp:effectExtent l="9525" t="9525" r="9525" b="9525"/>
                      <wp:docPr id="29876341" name="Rectangle: Rounded Corners 298763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99DFE00" id="Rectangle: Rounded Corners 2987634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3599EBE1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6CFAEAA8" w14:textId="77777777" w:rsidR="00474130" w:rsidRPr="0049367F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3AE378A" wp14:editId="2D95830C">
                      <wp:extent cx="295275" cy="295275"/>
                      <wp:effectExtent l="9525" t="9525" r="9525" b="9525"/>
                      <wp:docPr id="1849886157" name="Rectangle: Rounded Corners 1849886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77015BE" id="Rectangle: Rounded Corners 184988615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710919A7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052A07CB" w14:textId="77777777" w:rsidR="00474130" w:rsidRPr="00D35636" w:rsidRDefault="00474130" w:rsidP="00C30891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الثقافة المؤسسية المبنية على الخوف تعزّز التواصل الفعّال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522A0076" w14:textId="77777777" w:rsidTr="00C30891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2F251723" w14:textId="77777777" w:rsidR="00474130" w:rsidRPr="00220D98" w:rsidRDefault="00474130" w:rsidP="00C30891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BD13C00" wp14:editId="04F7A146">
                      <wp:extent cx="295275" cy="295275"/>
                      <wp:effectExtent l="9525" t="9525" r="9525" b="9525"/>
                      <wp:docPr id="1406357834" name="Rectangle: Rounded Corners 14063578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4156CD0" id="Rectangle: Rounded Corners 140635783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3CF57281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2F36A212" w14:textId="77777777" w:rsidR="00474130" w:rsidRPr="0049367F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AF2A2AB" wp14:editId="3957425A">
                      <wp:extent cx="295275" cy="295275"/>
                      <wp:effectExtent l="9525" t="9525" r="9525" b="9525"/>
                      <wp:docPr id="1687022568" name="Rectangle: Rounded Corners 1687022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57FCA4F" id="Rectangle: Rounded Corners 168702256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DF452E5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011D0A8A" w14:textId="77777777" w:rsidR="00474130" w:rsidRPr="00D35636" w:rsidRDefault="00474130" w:rsidP="00C30891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وفق نموذج توكمان، تمرّ فرق العمل بأربع مراحل: التشكيل والعصف والتطبيع والأداء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4D136FBC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30608EC7" w14:textId="77777777" w:rsidR="00474130" w:rsidRPr="00220D98" w:rsidRDefault="00474130" w:rsidP="00C30891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399546E" wp14:editId="0C48E2B8">
                      <wp:extent cx="295275" cy="295275"/>
                      <wp:effectExtent l="9525" t="9525" r="9525" b="9525"/>
                      <wp:docPr id="691141020" name="Rectangle: Rounded Corners 6911410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A63DB1D" id="Rectangle: Rounded Corners 69114102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03523A6B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0497D159" w14:textId="77777777" w:rsidR="00474130" w:rsidRPr="0049367F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32E6FC1" wp14:editId="078220D3">
                      <wp:extent cx="295275" cy="295275"/>
                      <wp:effectExtent l="9525" t="9525" r="9525" b="9525"/>
                      <wp:docPr id="1149063853" name="Rectangle: Rounded Corners 11490638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0658E60" id="Rectangle: Rounded Corners 114906385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4F46F8D5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70C4E85F" w14:textId="77777777" w:rsidR="00474130" w:rsidRPr="00D35636" w:rsidRDefault="00474130" w:rsidP="00C30891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نظرية العاملَين لهيرزبرج تميّز بين العوامل الوقائية وعوامل التحفيز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</w:tbl>
    <w:p w14:paraId="7DB2566F" w14:textId="77777777" w:rsidR="00474130" w:rsidRPr="00E34879" w:rsidRDefault="00474130" w:rsidP="00474130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lastRenderedPageBreak/>
        <w:t xml:space="preserve">2- </w:t>
      </w:r>
      <w:r w:rsidRPr="00E34879">
        <w:rPr>
          <w:rFonts w:ascii="Adobe Arabic" w:eastAsia="Calibri" w:hAnsi="Adobe Arabic" w:cs="Adobe Arabic"/>
          <w:color w:val="C00000"/>
          <w:sz w:val="40"/>
          <w:szCs w:val="40"/>
          <w:rtl/>
        </w:rPr>
        <w:t>اختر الإجابة الصحيحة لكل من الأسئلة التالية:</w:t>
      </w:r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474130" w14:paraId="60E17C70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DAAEA0B" w14:textId="77777777" w:rsidR="00474130" w:rsidRPr="00220D98" w:rsidRDefault="00474130" w:rsidP="00C30891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المفهوم الذي يصف عملية التأثير في الآخرين وتوجيههم نحو تحقيق أهداف مشتركة؟</w:t>
            </w:r>
          </w:p>
        </w:tc>
      </w:tr>
      <w:tr w:rsidR="00474130" w14:paraId="622B7EDB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56FC9BA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الإشراف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C9AB3C4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الإدارة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5EF662F" w14:textId="77777777" w:rsidR="00474130" w:rsidRPr="00E34879" w:rsidRDefault="00474130" w:rsidP="00C30891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القيادة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C2FD5D7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التخطيط</w:t>
            </w:r>
          </w:p>
        </w:tc>
      </w:tr>
      <w:tr w:rsidR="00474130" w14:paraId="78183B7E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9AE8B06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يتميّز القائد التحويلي عن غيره بـ</w:t>
            </w:r>
            <w:r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474130" w14:paraId="2D02003C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4AF5A91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تركيزه على المهام اليومية والتفاصيل التشغيلية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6324803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إلهام الأتباع وتحفيزهم لتجاوز مصالحهم الشخصية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201850A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اعتماده على السلطة الرسمية في توجيه الموظفين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F59A453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إحكام الرقابة على تنفيذ الإجراءات</w:t>
            </w:r>
          </w:p>
        </w:tc>
      </w:tr>
      <w:tr w:rsidR="00474130" w14:paraId="7F656755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40CFCFD8" w14:textId="77777777" w:rsidR="00474130" w:rsidRPr="00220D98" w:rsidRDefault="00474130" w:rsidP="00C30891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الخصائص التالية تُميّز القائد الفعّال في بيئة العمل المعاصرة؟</w:t>
            </w:r>
          </w:p>
        </w:tc>
      </w:tr>
      <w:tr w:rsidR="00474130" w14:paraId="3C274830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03A2E39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التمسك بأسلوب قيادي واحد في جميع المواقف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30C34C6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إحكام السيطرة على جميع قرارات الفريق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6515159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الذكاء العاطفي والمرونة والقدرة على التكيّف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8AA6666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تجنّب الأخطاء بأي ثمن</w:t>
            </w:r>
          </w:p>
        </w:tc>
      </w:tr>
      <w:tr w:rsidR="00474130" w14:paraId="5D548439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A092EC8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يمثّل المشرف في المؤسسة:</w:t>
            </w:r>
          </w:p>
        </w:tc>
      </w:tr>
      <w:tr w:rsidR="00474130" w14:paraId="3F68B110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E61692F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المخطّط الاستراتيجي الرئيسي فقط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A0CE7D2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حلقة الوصل بين الإدارة العليا والموظفين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C264285" w14:textId="77777777" w:rsidR="00474130" w:rsidRPr="00A33EA3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المسؤول الحصري عن اتخاذ جميع القرارات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2D2E35A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المنفّذ التشغيلي الذي لا علاقة له بالقيادة</w:t>
            </w:r>
          </w:p>
        </w:tc>
      </w:tr>
      <w:tr w:rsidR="00474130" w14:paraId="548DE3FD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2E5D8396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وفقاً لمبادئ تشالديني للإقناع، أي المبادئ التالية يقوم على ميل الناس للثقة بالخبراء؟</w:t>
            </w:r>
          </w:p>
        </w:tc>
      </w:tr>
      <w:tr w:rsidR="00474130" w14:paraId="2F31A1DE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2703A39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المعاملة بالمثل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6768A55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الندرة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CA58865" w14:textId="77777777" w:rsidR="00474130" w:rsidRPr="00A33EA3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السلطة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56E2FEE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الإثبات الاجتماعي</w:t>
            </w:r>
          </w:p>
        </w:tc>
      </w:tr>
      <w:tr w:rsidR="00474130" w14:paraId="20B383EB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E1B8469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نموذج بناء الثقة الذي طوّره ديفيد ماستر ويشمل أربعة عناصر؟</w:t>
            </w:r>
          </w:p>
        </w:tc>
      </w:tr>
      <w:tr w:rsidR="00474130" w14:paraId="59D497E1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1D884B2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SBI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A676E98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ABCD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D0A6D19" w14:textId="77777777" w:rsidR="00474130" w:rsidRPr="00A33EA3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SMART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408348B" w14:textId="77777777" w:rsidR="00474130" w:rsidRPr="00A33EA3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COIN</w:t>
            </w:r>
          </w:p>
        </w:tc>
      </w:tr>
      <w:tr w:rsidR="00474130" w14:paraId="0A498C4F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BD37558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7-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المراحل في نموذج توكمان تُشير إلى وصول الفريق لمستوى عالٍ من التعاون؟</w:t>
            </w:r>
          </w:p>
        </w:tc>
      </w:tr>
      <w:tr w:rsidR="00474130" w14:paraId="7510B4C4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2987649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التشكيل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DFEA236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العصف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CA1EDB2" w14:textId="77777777" w:rsidR="00474130" w:rsidRPr="009C13B5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التطبيع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B28BE13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الأداء</w:t>
            </w:r>
          </w:p>
        </w:tc>
      </w:tr>
      <w:tr w:rsidR="00474130" w14:paraId="4F87F3EC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CF3C98D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استراتيجية إدارة الصراع التي تسعى إلى إيجاد حلٍّ يُرضي جميع الأطراف؟</w:t>
            </w:r>
          </w:p>
        </w:tc>
      </w:tr>
      <w:tr w:rsidR="00474130" w14:paraId="28796CFA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DA58C70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المنافسة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Win-Lose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3096726" w14:textId="77777777" w:rsidR="00474130" w:rsidRP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التجنّب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Lose-Lose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AC6FB10" w14:textId="77777777" w:rsidR="00474130" w:rsidRP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التعاون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Win-Win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E9A81FC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التنازل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Yield-Win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</w:tr>
      <w:tr w:rsidR="00474130" w14:paraId="7031B12C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55670C9" w14:textId="77777777" w:rsidR="00474130" w:rsidRPr="00220D98" w:rsidRDefault="00474130" w:rsidP="00C30891">
            <w:pPr>
              <w:keepNext/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lastRenderedPageBreak/>
              <w:t>9-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نظريات التحفيز تُميّز بين الاحتياجات الفسيولوجية وتحقيق الذات؟</w:t>
            </w:r>
          </w:p>
        </w:tc>
      </w:tr>
      <w:tr w:rsidR="00474130" w14:paraId="3C822B7F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D66E33D" w14:textId="77777777" w:rsidR="00474130" w:rsidRPr="003F7E5B" w:rsidRDefault="00474130" w:rsidP="00C30891">
            <w:pPr>
              <w:keepNext/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نظرية التوقّع لفروم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F28778C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نظرية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X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 و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Y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 لماكجريجور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E7F0E46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نظرية العاملين لهيرزبيرج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B537A28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نظرية التدرّج الهرمي للحاجات لماسلو</w:t>
            </w:r>
          </w:p>
        </w:tc>
      </w:tr>
      <w:tr w:rsidR="00474130" w14:paraId="5F5128D2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68CB6E3E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نماذج اتخاذ القرار يقوم على الاستفادة من الخبرة والبديهة وهو مناسب للقادة ذوي الخبرة العميقة؟</w:t>
            </w:r>
          </w:p>
        </w:tc>
      </w:tr>
      <w:tr w:rsidR="00474130" w14:paraId="481C1A0C" w14:textId="77777777" w:rsidTr="00C30891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797FA7F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النموذج العقلاني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C71BDCB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نموذج العقلانية المحدودة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28ADE8D" w14:textId="77777777" w:rsidR="00474130" w:rsidRPr="00DC7EB7" w:rsidRDefault="00474130" w:rsidP="00C30891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نموذج الحدس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4889DD7" w14:textId="77777777" w:rsidR="00474130" w:rsidRPr="00DC7EB7" w:rsidRDefault="00474130" w:rsidP="00C30891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نموذج القرار الجماعي</w:t>
            </w:r>
          </w:p>
        </w:tc>
      </w:tr>
    </w:tbl>
    <w:p w14:paraId="79200922" w14:textId="77777777" w:rsidR="00474130" w:rsidRDefault="00474130" w:rsidP="00474130">
      <w:pPr>
        <w:bidi w:val="0"/>
        <w:spacing w:after="160" w:line="259" w:lineRule="auto"/>
        <w:jc w:val="left"/>
      </w:pPr>
    </w:p>
    <w:p w14:paraId="5D0B6831" w14:textId="77777777" w:rsidR="00474130" w:rsidRDefault="00474130" w:rsidP="00474130">
      <w:pPr>
        <w:bidi w:val="0"/>
        <w:spacing w:after="160" w:line="259" w:lineRule="auto"/>
        <w:jc w:val="left"/>
      </w:pPr>
    </w:p>
    <w:p w14:paraId="11698A2A" w14:textId="65F1E403" w:rsidR="00474130" w:rsidRDefault="00474130">
      <w:pPr>
        <w:bidi w:val="0"/>
        <w:spacing w:after="160" w:line="259" w:lineRule="auto"/>
        <w:jc w:val="left"/>
      </w:pPr>
      <w:r>
        <w:br w:type="page"/>
      </w:r>
    </w:p>
    <w:p w14:paraId="6806184A" w14:textId="77777777" w:rsidR="00474130" w:rsidRDefault="00474130" w:rsidP="00474130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0BE3A091" wp14:editId="369393EC">
                <wp:extent cx="5633504" cy="593062"/>
                <wp:effectExtent l="0" t="0" r="5715" b="0"/>
                <wp:docPr id="2036886399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642116845" name="Rectangle 642116845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111633037" name="Rectangle 1111633037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676276797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1043CF" w14:textId="1C997B45" w:rsidR="00474130" w:rsidRDefault="00474130" w:rsidP="00474130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الاجابات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E3A091" id="_x0000_s1062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">
                <v:rect id="Rectangle 642116845" o:spid="_x0000_s1063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" fillcolor="#f2f2f2" stroked="f" strokeweight="1pt"/>
                <v:rect id="Rectangle 1111633037" o:spid="_x0000_s1064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" fillcolor="#168489" stroked="f" strokeweight="1pt"/>
                <v:shape id="TextBox 7" o:spid="_x0000_s1065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" filled="f" stroked="f">
                  <v:textbox>
                    <w:txbxContent>
                      <w:p w14:paraId="011043CF" w14:textId="1C997B45" w:rsidR="00474130" w:rsidRDefault="00474130" w:rsidP="00474130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الاجابات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CDEC2A6" w14:textId="77777777" w:rsidR="00474130" w:rsidRDefault="00474130" w:rsidP="00474130">
      <w:pPr>
        <w:jc w:val="center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18DE3199" w14:textId="77777777" w:rsidR="00474130" w:rsidRDefault="00474130" w:rsidP="00474130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t xml:space="preserve">1- </w:t>
      </w: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ضع إشارة (</w:t>
      </w:r>
      <w:r>
        <w:rPr>
          <w:rFonts w:ascii="Calibri" w:eastAsia="Calibri" w:hAnsi="Calibri" w:cs="Arial"/>
          <w:sz w:val="40"/>
          <w:szCs w:val="40"/>
        </w:rPr>
        <w:sym w:font="Wingdings" w:char="F0FC"/>
      </w: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) أمام الإجابة الصحيحة:</w:t>
      </w:r>
    </w:p>
    <w:tbl>
      <w:tblPr>
        <w:tblStyle w:val="1-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4"/>
        <w:gridCol w:w="1058"/>
        <w:gridCol w:w="1055"/>
        <w:gridCol w:w="724"/>
        <w:gridCol w:w="5536"/>
      </w:tblGrid>
      <w:tr w:rsidR="00474130" w14:paraId="5E5BAA9C" w14:textId="77777777" w:rsidTr="00C308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F218583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69E95E1" wp14:editId="1BAA4BF0">
                      <wp:extent cx="295275" cy="295275"/>
                      <wp:effectExtent l="0" t="0" r="28575" b="28575"/>
                      <wp:docPr id="1387131414" name="Rectangle: Rounded Corners 1387131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4CC0CD1" id="Rectangle: Rounded Corners 138713141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640BBEA4" w14:textId="77777777" w:rsidR="00474130" w:rsidRPr="00220D98" w:rsidRDefault="00474130" w:rsidP="00C30891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319D816E" w14:textId="77777777" w:rsidR="00474130" w:rsidRPr="00045076" w:rsidRDefault="00474130" w:rsidP="00C30891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A3699FA" wp14:editId="0BBDD4F4">
                      <wp:extent cx="295275" cy="295275"/>
                      <wp:effectExtent l="9525" t="9525" r="9525" b="9525"/>
                      <wp:docPr id="611003811" name="Rectangle: Rounded Corners 6110038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7501A3E" id="Rectangle: Rounded Corners 61100381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27B295D" w14:textId="77777777" w:rsidR="00474130" w:rsidRPr="00220D98" w:rsidRDefault="00474130" w:rsidP="00C30891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9EE8470" w14:textId="77777777" w:rsidR="00474130" w:rsidRPr="00D35636" w:rsidRDefault="00474130" w:rsidP="00C308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b w:val="0"/>
                <w:bCs w:val="0"/>
                <w:sz w:val="38"/>
                <w:szCs w:val="38"/>
                <w:rtl/>
                <w:lang w:bidi="ar-SY"/>
              </w:rPr>
              <w:t>القيادة هي عملية التأثير في الآخرين وتوجيههم نحو تحقيق أهداف مشتركة</w:t>
            </w:r>
            <w:r w:rsidRPr="00D35636">
              <w:rPr>
                <w:rFonts w:ascii="Sakkal Majalla" w:hAnsi="Sakkal Majalla" w:hint="cs"/>
                <w:b w:val="0"/>
                <w:bCs w:val="0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2FD73AFE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7DACFF0E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C9F52E9" wp14:editId="573C65F2">
                      <wp:extent cx="295275" cy="295275"/>
                      <wp:effectExtent l="9525" t="9525" r="9525" b="9525"/>
                      <wp:docPr id="556178500" name="Rectangle: Rounded Corners 5561785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C3A5921" id="Rectangle: Rounded Corners 55617850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70C1BADD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532A9703" w14:textId="77777777" w:rsidR="00474130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31FE2AF" wp14:editId="7F220E30">
                      <wp:extent cx="295275" cy="295275"/>
                      <wp:effectExtent l="0" t="0" r="28575" b="28575"/>
                      <wp:docPr id="1971628962" name="Rectangle: Rounded Corners 19716289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1881BE3" id="Rectangle: Rounded Corners 197162896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23F02921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4F66A510" w14:textId="77777777" w:rsidR="00474130" w:rsidRPr="00D35636" w:rsidRDefault="00474130" w:rsidP="00C308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</w:rPr>
              <w:t>الإشراف يعتمد على التأثير الشخصي أكثر من السلطة الرسمية.</w:t>
            </w:r>
          </w:p>
        </w:tc>
      </w:tr>
      <w:tr w:rsidR="00474130" w14:paraId="669D5E12" w14:textId="77777777" w:rsidTr="00C30891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6EFEF67E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19B6654" wp14:editId="562DCED8">
                      <wp:extent cx="295275" cy="295275"/>
                      <wp:effectExtent l="0" t="0" r="28575" b="28575"/>
                      <wp:docPr id="1829219995" name="Rectangle: Rounded Corners 18292199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0522DE3" id="Rectangle: Rounded Corners 182921999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46431FE8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82BE2EC" w14:textId="77777777" w:rsidR="00474130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D3B896A" wp14:editId="20139ECC">
                      <wp:extent cx="295275" cy="295275"/>
                      <wp:effectExtent l="9525" t="9525" r="9525" b="9525"/>
                      <wp:docPr id="1906347012" name="Rectangle: Rounded Corners 1906347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C9A765B" id="Rectangle: Rounded Corners 190634701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66AD30D4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1D371E98" w14:textId="77777777" w:rsidR="00474130" w:rsidRPr="00D35636" w:rsidRDefault="00474130" w:rsidP="00C308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</w:rPr>
              <w:t>القائد التحويلي يُلهم الأتباع ويحفّزهم لتجاوز مصالحهم الشخصية لصالح المؤسسة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</w:rPr>
              <w:t>.</w:t>
            </w:r>
          </w:p>
        </w:tc>
      </w:tr>
      <w:tr w:rsidR="00474130" w14:paraId="5065D44C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3E2EC2DD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BBFB22E" wp14:editId="74235FC8">
                      <wp:extent cx="295275" cy="295275"/>
                      <wp:effectExtent l="9525" t="9525" r="9525" b="9525"/>
                      <wp:docPr id="1267807437" name="Rectangle: Rounded Corners 1267807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D3B3F6D" id="Rectangle: Rounded Corners 126780743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22F66876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21237FA" w14:textId="77777777" w:rsidR="00474130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0C1E6A07" wp14:editId="60E23BD7">
                      <wp:extent cx="295275" cy="295275"/>
                      <wp:effectExtent l="0" t="0" r="28575" b="28575"/>
                      <wp:docPr id="956318629" name="Rectangle: Rounded Corners 9563186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F1B082A" id="Rectangle: Rounded Corners 95631862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6FFA6C1A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75120C11" w14:textId="77777777" w:rsidR="00474130" w:rsidRPr="00D35636" w:rsidRDefault="00474130" w:rsidP="00C308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</w:rPr>
              <w:t>القيادة الخادمة تضع مصلحة القائد في المقام الأول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</w:rPr>
              <w:t>.</w:t>
            </w:r>
          </w:p>
        </w:tc>
      </w:tr>
      <w:tr w:rsidR="00474130" w14:paraId="4E4043A3" w14:textId="77777777" w:rsidTr="00C30891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6D8E45A4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AE5A681" wp14:editId="27316088">
                      <wp:extent cx="295275" cy="295275"/>
                      <wp:effectExtent l="9525" t="9525" r="9525" b="9525"/>
                      <wp:docPr id="405866064" name="Rectangle: Rounded Corners 4058660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CB50E7A" id="Rectangle: Rounded Corners 40586606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0612A336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40C0132" w14:textId="77777777" w:rsidR="00474130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C5107B1" wp14:editId="4908E148">
                      <wp:extent cx="295275" cy="295275"/>
                      <wp:effectExtent l="0" t="0" r="28575" b="28575"/>
                      <wp:docPr id="143411711" name="Rectangle: Rounded Corners 1434117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BAC6A6D" id="Rectangle: Rounded Corners 14341171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2B96A5F2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4D68F307" w14:textId="77777777" w:rsidR="00474130" w:rsidRPr="00D35636" w:rsidRDefault="00474130" w:rsidP="00C308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الاستماع النشط يعني الاستماع بهدف الرد فقط دون السعي للفهم.</w:t>
            </w:r>
          </w:p>
        </w:tc>
      </w:tr>
      <w:tr w:rsidR="00474130" w14:paraId="6BF404B0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126F93DE" w14:textId="77777777" w:rsidR="00474130" w:rsidRPr="00220D98" w:rsidRDefault="00474130" w:rsidP="00C30891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3D77EE1" wp14:editId="3AC60029">
                      <wp:extent cx="295275" cy="295275"/>
                      <wp:effectExtent l="0" t="0" r="28575" b="28575"/>
                      <wp:docPr id="341897387" name="Rectangle: Rounded Corners 341897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CD7B28E" id="Rectangle: Rounded Corners 34189738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5D886258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5431BABC" w14:textId="77777777" w:rsidR="00474130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DE652D3" wp14:editId="28043BC0">
                      <wp:extent cx="295275" cy="295275"/>
                      <wp:effectExtent l="9525" t="9525" r="9525" b="9525"/>
                      <wp:docPr id="2008163325" name="Rectangle: Rounded Corners 2008163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53E7802" id="Rectangle: Rounded Corners 200816332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12D5A64D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14:paraId="29598FF2" w14:textId="77777777" w:rsidR="00474130" w:rsidRPr="00D35636" w:rsidRDefault="00474130" w:rsidP="00C308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 xml:space="preserve">نموذج </w:t>
            </w:r>
            <w:r w:rsidRPr="00D35636">
              <w:rPr>
                <w:rFonts w:ascii="Sakkal Majalla" w:hAnsi="Sakkal Majalla"/>
                <w:sz w:val="38"/>
                <w:szCs w:val="38"/>
                <w:lang w:bidi="ar-SY"/>
              </w:rPr>
              <w:t>SBI</w:t>
            </w: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 xml:space="preserve"> للتغذية الراجعة يشمل الموقف والسلوك والتأثير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231E7999" w14:textId="77777777" w:rsidTr="00C30891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0B64C29C" w14:textId="77777777" w:rsidR="00474130" w:rsidRPr="00220D98" w:rsidRDefault="00474130" w:rsidP="00C30891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574F916" wp14:editId="1780F53A">
                      <wp:extent cx="295275" cy="295275"/>
                      <wp:effectExtent l="0" t="0" r="28575" b="28575"/>
                      <wp:docPr id="121365728" name="Rectangle: Rounded Corners 1213657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6BEA55E" id="Rectangle: Rounded Corners 12136572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338A9917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671FC698" w14:textId="77777777" w:rsidR="00474130" w:rsidRPr="0049367F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F3AC5CF" wp14:editId="0CC3925C">
                      <wp:extent cx="295275" cy="295275"/>
                      <wp:effectExtent l="9525" t="9525" r="9525" b="9525"/>
                      <wp:docPr id="1389256393" name="Rectangle: Rounded Corners 1389256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6E23EB8" id="Rectangle: Rounded Corners 138925639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49129ABF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69C76FF2" w14:textId="77777777" w:rsidR="00474130" w:rsidRPr="00D35636" w:rsidRDefault="00474130" w:rsidP="00C30891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بناء الثقة يتطلب التوافق بين الأقوال والأفعال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713E6D51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632B9E86" w14:textId="77777777" w:rsidR="00474130" w:rsidRPr="00220D98" w:rsidRDefault="00474130" w:rsidP="00C30891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5D28626" wp14:editId="38713885">
                      <wp:extent cx="295275" cy="295275"/>
                      <wp:effectExtent l="9525" t="9525" r="9525" b="9525"/>
                      <wp:docPr id="1526264504" name="Rectangle: Rounded Corners 1526264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097FD98" id="Rectangle: Rounded Corners 152626450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1B6D6083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E1C2F4C" w14:textId="77777777" w:rsidR="00474130" w:rsidRPr="0049367F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A92228D" wp14:editId="1724CC64">
                      <wp:extent cx="295275" cy="295275"/>
                      <wp:effectExtent l="0" t="0" r="28575" b="28575"/>
                      <wp:docPr id="864257735" name="Rectangle: Rounded Corners 8642577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2DAA92D" id="Rectangle: Rounded Corners 8642577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2A4F48CF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3EA8EAA4" w14:textId="77777777" w:rsidR="00474130" w:rsidRPr="00D35636" w:rsidRDefault="00474130" w:rsidP="00C30891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الثقافة المؤسسية المبنية على الخوف تعزّز التواصل الفعّال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6947FED2" w14:textId="77777777" w:rsidTr="00C30891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02F4B12B" w14:textId="77777777" w:rsidR="00474130" w:rsidRPr="00220D98" w:rsidRDefault="00474130" w:rsidP="00C30891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2F290C7" wp14:editId="1BABA463">
                      <wp:extent cx="295275" cy="295275"/>
                      <wp:effectExtent l="0" t="0" r="28575" b="28575"/>
                      <wp:docPr id="8601347" name="Rectangle: Rounded Corners 8601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537B0D6" id="Rectangle: Rounded Corners 860134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003D721A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04EFAC1" w14:textId="77777777" w:rsidR="00474130" w:rsidRPr="0049367F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9ABAA3E" wp14:editId="69AECF35">
                      <wp:extent cx="295275" cy="295275"/>
                      <wp:effectExtent l="9525" t="9525" r="9525" b="9525"/>
                      <wp:docPr id="408175786" name="Rectangle: Rounded Corners 4081757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729A3DF" id="Rectangle: Rounded Corners 40817578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00F6AE81" w14:textId="77777777" w:rsidR="00474130" w:rsidRPr="00220D98" w:rsidRDefault="00474130" w:rsidP="00C30891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12913FC4" w14:textId="77777777" w:rsidR="00474130" w:rsidRPr="00D35636" w:rsidRDefault="00474130" w:rsidP="00C30891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وفق نموذج توكمان، تمرّ فرق العمل بأربع مراحل: التشكيل والعصف والتطبيع والأداء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  <w:tr w:rsidR="00474130" w14:paraId="44C1AB89" w14:textId="77777777" w:rsidTr="00C30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0A07A19C" w14:textId="77777777" w:rsidR="00474130" w:rsidRPr="00220D98" w:rsidRDefault="00474130" w:rsidP="00C30891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250176A" wp14:editId="5C9C180F">
                      <wp:extent cx="295275" cy="295275"/>
                      <wp:effectExtent l="0" t="0" r="28575" b="28575"/>
                      <wp:docPr id="45463725" name="Rectangle: Rounded Corners 454637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C0E693F" id="Rectangle: Rounded Corners 4546372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61CF9B43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74843F04" w14:textId="77777777" w:rsidR="00474130" w:rsidRPr="0049367F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A1A94C3" wp14:editId="78C9D69A">
                      <wp:extent cx="295275" cy="295275"/>
                      <wp:effectExtent l="9525" t="9525" r="9525" b="9525"/>
                      <wp:docPr id="1453257729" name="Rectangle: Rounded Corners 14532577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BEEA7F5" id="Rectangle: Rounded Corners 145325772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07268F4" w14:textId="77777777" w:rsidR="00474130" w:rsidRPr="00220D98" w:rsidRDefault="00474130" w:rsidP="00C30891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14:paraId="10310CB8" w14:textId="77777777" w:rsidR="00474130" w:rsidRPr="00D35636" w:rsidRDefault="00474130" w:rsidP="00C30891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8"/>
                <w:szCs w:val="38"/>
                <w:rtl/>
                <w:lang w:bidi="ar-SY"/>
              </w:rPr>
            </w:pPr>
            <w:r w:rsidRPr="00D35636">
              <w:rPr>
                <w:rFonts w:ascii="Sakkal Majalla" w:hAnsi="Sakkal Majalla"/>
                <w:sz w:val="38"/>
                <w:szCs w:val="38"/>
                <w:rtl/>
                <w:lang w:bidi="ar-SY"/>
              </w:rPr>
              <w:t>نظرية العاملَين لهيرزبرج تميّز بين العوامل الوقائية وعوامل التحفيز</w:t>
            </w:r>
            <w:r w:rsidRPr="00D35636">
              <w:rPr>
                <w:rFonts w:ascii="Sakkal Majalla" w:hAnsi="Sakkal Majalla" w:hint="cs"/>
                <w:sz w:val="38"/>
                <w:szCs w:val="38"/>
                <w:rtl/>
                <w:lang w:bidi="ar-SY"/>
              </w:rPr>
              <w:t>.</w:t>
            </w:r>
          </w:p>
        </w:tc>
      </w:tr>
    </w:tbl>
    <w:p w14:paraId="54DE858E" w14:textId="77777777" w:rsidR="00474130" w:rsidRPr="00E34879" w:rsidRDefault="00474130" w:rsidP="00474130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lastRenderedPageBreak/>
        <w:t xml:space="preserve">2- </w:t>
      </w:r>
      <w:r w:rsidRPr="00E34879">
        <w:rPr>
          <w:rFonts w:ascii="Adobe Arabic" w:eastAsia="Calibri" w:hAnsi="Adobe Arabic" w:cs="Adobe Arabic"/>
          <w:color w:val="C00000"/>
          <w:sz w:val="40"/>
          <w:szCs w:val="40"/>
          <w:rtl/>
        </w:rPr>
        <w:t>اختر الإجابة الصحيحة لكل من الأسئلة التالية:</w:t>
      </w:r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474130" w14:paraId="2C060025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77B669CE" w14:textId="77777777" w:rsidR="00474130" w:rsidRPr="00220D98" w:rsidRDefault="00474130" w:rsidP="00C30891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المفهوم الذي يصف عملية التأثير في الآخرين وتوجيههم نحو تحقيق أهداف مشتركة؟</w:t>
            </w:r>
          </w:p>
        </w:tc>
      </w:tr>
      <w:tr w:rsidR="00474130" w14:paraId="01191E6F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D404C1A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الإشراف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6B47849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الإدارة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74773F4A" w14:textId="77777777" w:rsidR="00474130" w:rsidRPr="00E34879" w:rsidRDefault="00474130" w:rsidP="00C30891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القيادة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DC3F19F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التخطيط</w:t>
            </w:r>
          </w:p>
        </w:tc>
      </w:tr>
      <w:tr w:rsidR="00474130" w14:paraId="1661BAE7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BB1283F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يتميّز القائد التحويلي عن غيره بـ</w:t>
            </w:r>
            <w:r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474130" w14:paraId="68325569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E4BEFD5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تركيزه على المهام اليومية والتفاصيل التشغيلية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023C95E6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إلهام الأتباع وتحفيزهم لتجاوز مصالحهم الشخصية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94F5206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اعتماده على السلطة الرسمية في توجيه الموظفين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30A963D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إحكام الرقابة على تنفيذ الإجراءات</w:t>
            </w:r>
          </w:p>
        </w:tc>
      </w:tr>
      <w:tr w:rsidR="00474130" w14:paraId="175CE32F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6E038046" w14:textId="77777777" w:rsidR="00474130" w:rsidRPr="00220D98" w:rsidRDefault="00474130" w:rsidP="00C30891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الخصائص التالية تُميّز القائد الفعّال في بيئة العمل المعاصرة؟</w:t>
            </w:r>
          </w:p>
        </w:tc>
      </w:tr>
      <w:tr w:rsidR="00474130" w14:paraId="071128C0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1844F53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التمسك بأسلوب قيادي واحد في جميع المواقف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BE40768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إحكام السيطرة على جميع قرارات الفريق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65FCFBF8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الذكاء العاطفي والمرونة والقدرة على التكيّف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355B351B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تجنّب الأخطاء بأي ثمن</w:t>
            </w:r>
          </w:p>
        </w:tc>
      </w:tr>
      <w:tr w:rsidR="00474130" w14:paraId="2F620826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854FC5B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يمثّل المشرف في المؤسسة:</w:t>
            </w:r>
          </w:p>
        </w:tc>
      </w:tr>
      <w:tr w:rsidR="00474130" w14:paraId="57FC7CDE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EDF7285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المخطّط الاستراتيجي الرئيسي فقط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3D39348E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حلقة الوصل بين الإدارة العليا والموظفين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6A1F610" w14:textId="77777777" w:rsidR="00474130" w:rsidRPr="00A33EA3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المسؤول الحصري عن اتخاذ جميع القرارات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E69B2C9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المنفّذ التشغيلي الذي لا علاقة له بالقيادة</w:t>
            </w:r>
          </w:p>
        </w:tc>
      </w:tr>
      <w:tr w:rsidR="00474130" w14:paraId="581D210A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C4F452A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وفقاً لمبادئ تشالديني للإقناع، أي المبادئ التالية يقوم على ميل الناس للثقة بالخبراء؟</w:t>
            </w:r>
          </w:p>
        </w:tc>
      </w:tr>
      <w:tr w:rsidR="00474130" w14:paraId="09DFF571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0897318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المعاملة بالمثل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4114039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الندرة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04D9C91D" w14:textId="77777777" w:rsidR="00474130" w:rsidRPr="00A33EA3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السلطة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3205216C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مبدأ الإثبات الاجتماعي</w:t>
            </w:r>
          </w:p>
        </w:tc>
      </w:tr>
      <w:tr w:rsidR="00474130" w14:paraId="41528511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6FD7B548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نموذج بناء الثقة الذي طوّره ديفيد ماستر ويشمل أربعة عناصر؟</w:t>
            </w:r>
          </w:p>
        </w:tc>
      </w:tr>
      <w:tr w:rsidR="00474130" w14:paraId="4EB96C67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5C7A509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SBI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2713052A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ABCD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FB9ED42" w14:textId="77777777" w:rsidR="00474130" w:rsidRPr="00A33EA3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SMART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3ACFBE04" w14:textId="77777777" w:rsidR="00474130" w:rsidRPr="00A33EA3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نموذج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COIN</w:t>
            </w:r>
          </w:p>
        </w:tc>
      </w:tr>
      <w:tr w:rsidR="00474130" w14:paraId="72A70290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A809A2A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7-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المراحل في نموذج توكمان تُشير إلى وصول الفريق لمستوى عالٍ من التعاون؟</w:t>
            </w:r>
          </w:p>
        </w:tc>
      </w:tr>
      <w:tr w:rsidR="00474130" w14:paraId="458D16C9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C1A4F31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التشكيل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85CCE75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العصف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B695F88" w14:textId="77777777" w:rsidR="00474130" w:rsidRPr="009C13B5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التطبيع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shd w:val="clear" w:color="auto" w:fill="E2EFD9" w:themeFill="accent6" w:themeFillTint="33"/>
            <w:vAlign w:val="center"/>
          </w:tcPr>
          <w:p w14:paraId="2482B601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مرحلة الأداء</w:t>
            </w:r>
          </w:p>
        </w:tc>
      </w:tr>
      <w:tr w:rsidR="00474130" w14:paraId="087EB488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0AFEF5D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استراتيجية إدارة الصراع التي تسعى إلى إيجاد حلٍّ يُرضي جميع الأطراف؟</w:t>
            </w:r>
          </w:p>
        </w:tc>
      </w:tr>
      <w:tr w:rsidR="00474130" w14:paraId="01C5D44A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FE06E8A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المنافسة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Win-Lose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FFD999E" w14:textId="77777777" w:rsidR="00474130" w:rsidRP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التجنّب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Lose-Lose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1EFB3B69" w14:textId="77777777" w:rsidR="00474130" w:rsidRP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التعاون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Win-Win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722EC09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التنازل (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Yield-Win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</w:tr>
      <w:tr w:rsidR="00474130" w14:paraId="1730E102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D6DC525" w14:textId="77777777" w:rsidR="00474130" w:rsidRPr="00220D98" w:rsidRDefault="00474130" w:rsidP="00C30891">
            <w:pPr>
              <w:keepNext/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lastRenderedPageBreak/>
              <w:t>9-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نظريات التحفيز تُميّز بين الاحتياجات الفسيولوجية وتحقيق الذات؟</w:t>
            </w:r>
          </w:p>
        </w:tc>
      </w:tr>
      <w:tr w:rsidR="00474130" w14:paraId="18ECE2AA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934B58F" w14:textId="77777777" w:rsidR="00474130" w:rsidRPr="003F7E5B" w:rsidRDefault="00474130" w:rsidP="00C30891">
            <w:pPr>
              <w:keepNext/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نظرية التوقّع لفروم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62612C2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نظرية 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X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 و</w:t>
            </w:r>
            <w:r w:rsidRPr="00474130">
              <w:rPr>
                <w:rFonts w:ascii="Sakkal Majalla" w:hAnsi="Sakkal Majalla"/>
                <w:sz w:val="34"/>
                <w:lang w:bidi="ar-SY"/>
              </w:rPr>
              <w:t>Y</w:t>
            </w: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 xml:space="preserve"> لماكجريجور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DAA4DDA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نظرية العاملين لهيرزبيرج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shd w:val="clear" w:color="auto" w:fill="E2EFD9" w:themeFill="accent6" w:themeFillTint="33"/>
            <w:vAlign w:val="center"/>
          </w:tcPr>
          <w:p w14:paraId="097998F0" w14:textId="77777777" w:rsidR="00474130" w:rsidRDefault="00474130" w:rsidP="00C30891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474130">
              <w:rPr>
                <w:rFonts w:ascii="Sakkal Majalla" w:hAnsi="Sakkal Majalla"/>
                <w:sz w:val="34"/>
                <w:rtl/>
                <w:lang w:bidi="ar-SY"/>
              </w:rPr>
              <w:t>نظرية التدرّج الهرمي للحاجات لماسلو</w:t>
            </w:r>
          </w:p>
        </w:tc>
      </w:tr>
      <w:tr w:rsidR="00474130" w14:paraId="3A00065A" w14:textId="77777777" w:rsidTr="00C30891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2C0656E" w14:textId="77777777" w:rsidR="00474130" w:rsidRPr="00220D98" w:rsidRDefault="00474130" w:rsidP="00C30891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474130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نماذج اتخاذ القرار يقوم على الاستفادة من الخبرة والبديهة وهو مناسب للقادة ذوي الخبرة العميقة؟</w:t>
            </w:r>
          </w:p>
        </w:tc>
      </w:tr>
      <w:tr w:rsidR="00474130" w14:paraId="0E513B5B" w14:textId="77777777" w:rsidTr="00862642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E0078EC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النموذج العقلاني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32BC17C" w14:textId="77777777" w:rsidR="00474130" w:rsidRPr="003F7E5B" w:rsidRDefault="00474130" w:rsidP="00C30891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نموذج العقلانية المحدودة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20AAA464" w14:textId="77777777" w:rsidR="00474130" w:rsidRPr="00DC7EB7" w:rsidRDefault="00474130" w:rsidP="00C30891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نموذج الحدس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D714AD9" w14:textId="77777777" w:rsidR="00474130" w:rsidRPr="00DC7EB7" w:rsidRDefault="00474130" w:rsidP="00C30891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474130">
              <w:rPr>
                <w:rFonts w:ascii="Sakkal Majalla" w:hAnsi="Sakkal Majalla"/>
                <w:sz w:val="34"/>
                <w:rtl/>
              </w:rPr>
              <w:t>نموذج القرار الجماعي</w:t>
            </w:r>
          </w:p>
        </w:tc>
      </w:tr>
    </w:tbl>
    <w:p w14:paraId="5D5EC156" w14:textId="77777777" w:rsidR="00474130" w:rsidRDefault="00474130" w:rsidP="00474130">
      <w:pPr>
        <w:bidi w:val="0"/>
        <w:spacing w:after="160" w:line="259" w:lineRule="auto"/>
        <w:jc w:val="left"/>
      </w:pPr>
    </w:p>
    <w:p w14:paraId="172BF1B0" w14:textId="77777777" w:rsidR="00474130" w:rsidRDefault="00474130" w:rsidP="00474130">
      <w:pPr>
        <w:bidi w:val="0"/>
        <w:spacing w:after="160" w:line="259" w:lineRule="auto"/>
        <w:jc w:val="left"/>
      </w:pPr>
    </w:p>
    <w:p w14:paraId="0BC54280" w14:textId="77777777" w:rsidR="00464AA2" w:rsidRDefault="00464AA2" w:rsidP="00645631">
      <w:pPr>
        <w:bidi w:val="0"/>
        <w:spacing w:after="160" w:line="259" w:lineRule="auto"/>
        <w:jc w:val="left"/>
      </w:pPr>
    </w:p>
    <w:p w14:paraId="1364DC40" w14:textId="77777777" w:rsidR="00464AA2" w:rsidRDefault="00464AA2" w:rsidP="004D42E5">
      <w:pPr>
        <w:bidi w:val="0"/>
        <w:spacing w:after="160" w:line="259" w:lineRule="auto"/>
        <w:jc w:val="left"/>
      </w:pPr>
    </w:p>
    <w:sectPr w:rsidR="00464AA2" w:rsidSect="005414E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1440" w:right="1440" w:bottom="1440" w:left="1440" w:header="720" w:footer="93" w:gutter="0"/>
      <w:pgNumType w:start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806F61" w14:textId="77777777" w:rsidR="006E035A" w:rsidRDefault="006E035A" w:rsidP="00F53D08">
      <w:pPr>
        <w:spacing w:line="240" w:lineRule="auto"/>
      </w:pPr>
      <w:r>
        <w:separator/>
      </w:r>
    </w:p>
  </w:endnote>
  <w:endnote w:type="continuationSeparator" w:id="0">
    <w:p w14:paraId="5D1D8A5A" w14:textId="77777777" w:rsidR="006E035A" w:rsidRDefault="006E035A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panose1 w:val="020B0503030403030204"/>
    <w:charset w:val="00"/>
    <w:family w:val="swiss"/>
    <w:pitch w:val="variable"/>
    <w:sig w:usb0="80002067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50F351" w14:textId="77777777" w:rsidR="0081273D" w:rsidRDefault="0081273D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A7EDD" w14:textId="2262D086" w:rsidR="00220D98" w:rsidRPr="00220D98" w:rsidRDefault="0081273D" w:rsidP="00220D98">
    <w:pPr>
      <w:pStyle w:val="a4"/>
      <w:spacing w:line="360" w:lineRule="auto"/>
      <w:jc w:val="right"/>
      <w:rPr>
        <w:color w:val="168489"/>
        <w:sz w:val="40"/>
        <w:szCs w:val="4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AF31A84" wp14:editId="7B96713C">
              <wp:simplePos x="0" y="0"/>
              <wp:positionH relativeFrom="column">
                <wp:posOffset>-697865</wp:posOffset>
              </wp:positionH>
              <wp:positionV relativeFrom="page">
                <wp:posOffset>10444480</wp:posOffset>
              </wp:positionV>
              <wp:extent cx="1466850" cy="282575"/>
              <wp:effectExtent l="0" t="0" r="0" b="3175"/>
              <wp:wrapNone/>
              <wp:docPr id="1147260189" name="مستطيل 11472601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668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989D9F6" w14:textId="77777777" w:rsidR="0081273D" w:rsidRPr="007C020A" w:rsidRDefault="0081273D" w:rsidP="0081273D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AF31A84" id="مستطيل 1147260189" o:spid="_x0000_s1069" style="position:absolute;margin-left:-54.95pt;margin-top:822.4pt;width:115.5pt;height:22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" filled="f" stroked="f" strokeweight="1pt">
              <v:textbox>
                <w:txbxContent>
                  <w:p w14:paraId="0989D9F6" w14:textId="77777777" w:rsidR="0081273D" w:rsidRPr="007C020A" w:rsidRDefault="0081273D" w:rsidP="0081273D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sdt>
      <w:sdtPr>
        <w:rPr>
          <w:color w:val="168489"/>
          <w:sz w:val="40"/>
          <w:szCs w:val="44"/>
          <w:rtl/>
        </w:rPr>
        <w:id w:val="681860553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220D98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79C21D6B" wp14:editId="26EF91C7">
                  <wp:simplePos x="0" y="0"/>
                  <wp:positionH relativeFrom="page">
                    <wp:align>left</wp:align>
                  </wp:positionH>
                  <wp:positionV relativeFrom="paragraph">
                    <wp:posOffset>-3419475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27673C44" id="Group 39" o:spid="_x0000_s1026" style="position:absolute;margin-left:0;margin-top:-269.2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220D98" w:rsidRPr="00220D98">
          <w:rPr>
            <w:color w:val="168489"/>
            <w:sz w:val="40"/>
            <w:szCs w:val="44"/>
          </w:rPr>
          <w:fldChar w:fldCharType="begin"/>
        </w:r>
        <w:r w:rsidR="00220D98" w:rsidRPr="00220D98">
          <w:rPr>
            <w:color w:val="168489"/>
            <w:sz w:val="40"/>
            <w:szCs w:val="44"/>
          </w:rPr>
          <w:instrText xml:space="preserve"> PAGE   \* MERGEFORMAT </w:instrText>
        </w:r>
        <w:r w:rsidR="00220D98" w:rsidRPr="00220D98">
          <w:rPr>
            <w:color w:val="168489"/>
            <w:sz w:val="40"/>
            <w:szCs w:val="44"/>
          </w:rPr>
          <w:fldChar w:fldCharType="separate"/>
        </w:r>
        <w:r w:rsidR="00220D98" w:rsidRPr="00220D98">
          <w:rPr>
            <w:noProof/>
            <w:color w:val="168489"/>
            <w:sz w:val="40"/>
            <w:szCs w:val="44"/>
          </w:rPr>
          <w:t>2</w:t>
        </w:r>
        <w:r w:rsidR="00220D98" w:rsidRPr="00220D98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7871D041" w14:textId="43E67800" w:rsidR="00A46D9A" w:rsidRDefault="0081273D">
    <w:pPr>
      <w:pStyle w:val="a4"/>
    </w:pP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1DB70271" wp14:editId="51557972">
              <wp:simplePos x="0" y="0"/>
              <wp:positionH relativeFrom="column">
                <wp:posOffset>1809750</wp:posOffset>
              </wp:positionH>
              <wp:positionV relativeFrom="paragraph">
                <wp:posOffset>66675</wp:posOffset>
              </wp:positionV>
              <wp:extent cx="1466850" cy="304800"/>
              <wp:effectExtent l="0" t="0" r="0" b="0"/>
              <wp:wrapNone/>
              <wp:docPr id="1793731601" name="مربع نص 17937316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685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F77E44B" w14:textId="77777777" w:rsidR="0081273D" w:rsidRPr="0081273D" w:rsidRDefault="0081273D" w:rsidP="0081273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81273D">
                            <w:rPr>
                              <w:rFonts w:ascii="Sakkal Majalla" w:hAnsi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B70271" id="_x0000_t202" coordsize="21600,21600" o:spt="202" path="m,l,21600r21600,l21600,xe">
              <v:stroke joinstyle="miter"/>
              <v:path gradientshapeok="t" o:connecttype="rect"/>
            </v:shapetype>
            <v:shape id="مربع نص 1793731601" o:spid="_x0000_s1070" type="#_x0000_t202" style="position:absolute;left:0;text-align:left;margin-left:142.5pt;margin-top:5.25pt;width:115.5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" filled="f" stroked="f" strokeweight=".5pt">
              <v:textbox>
                <w:txbxContent>
                  <w:p w14:paraId="4F77E44B" w14:textId="77777777" w:rsidR="0081273D" w:rsidRPr="0081273D" w:rsidRDefault="0081273D" w:rsidP="0081273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81273D">
                      <w:rPr>
                        <w:rFonts w:ascii="Sakkal Majalla" w:hAnsi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/>
        <w:b/>
        <w:bCs/>
        <w:noProof/>
        <w:color w:val="002060"/>
        <w:sz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4EB827C" wp14:editId="60360992">
              <wp:simplePos x="0" y="0"/>
              <wp:positionH relativeFrom="column">
                <wp:posOffset>3662045</wp:posOffset>
              </wp:positionH>
              <wp:positionV relativeFrom="paragraph">
                <wp:posOffset>152400</wp:posOffset>
              </wp:positionV>
              <wp:extent cx="2374265" cy="1402715"/>
              <wp:effectExtent l="0" t="0" r="0" b="0"/>
              <wp:wrapNone/>
              <wp:docPr id="524134445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FFC5C66" w14:textId="77777777" w:rsidR="0081273D" w:rsidRPr="00DC31A5" w:rsidRDefault="0081273D" w:rsidP="0081273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  <w:t>مركز أبحاث الدولية للتدريب</w:t>
                          </w:r>
                        </w:p>
                        <w:p w14:paraId="6F718D05" w14:textId="77777777" w:rsidR="0081273D" w:rsidRPr="00DC31A5" w:rsidRDefault="0081273D" w:rsidP="0081273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723BDC18" w14:textId="77777777" w:rsidR="0081273D" w:rsidRPr="00DC31A5" w:rsidRDefault="0081273D" w:rsidP="0081273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7D77787B" w14:textId="77777777" w:rsidR="0081273D" w:rsidRPr="00DC31A5" w:rsidRDefault="0081273D" w:rsidP="0081273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Mobile &amp; whatssup:</w:t>
                          </w:r>
                        </w:p>
                        <w:p w14:paraId="6B55F8F2" w14:textId="77777777" w:rsidR="0081273D" w:rsidRDefault="0081273D" w:rsidP="0081273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00962779222666</w:t>
                          </w:r>
                        </w:p>
                        <w:p w14:paraId="5C3C5C44" w14:textId="77777777" w:rsidR="0081273D" w:rsidRPr="00DC31A5" w:rsidRDefault="0081273D" w:rsidP="0081273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>
                            <w:rPr>
                              <w:rFonts w:ascii="Sakkal Majalla" w:hAnsi="Sakkal Majalla" w:hint="cs"/>
                              <w:b/>
                              <w:bCs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4EB827C" id="مستطيل 38" o:spid="_x0000_s1071" style="position:absolute;left:0;text-align:left;margin-left:288.35pt;margin-top:12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" filled="f" stroked="f" strokeweight="1pt">
              <v:textbox>
                <w:txbxContent>
                  <w:p w14:paraId="5FFC5C66" w14:textId="77777777" w:rsidR="0081273D" w:rsidRPr="00DC31A5" w:rsidRDefault="0081273D" w:rsidP="0081273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  <w:rtl/>
                      </w:rPr>
                      <w:t>مركز أبحاث الدولية للتدريب</w:t>
                    </w:r>
                  </w:p>
                  <w:p w14:paraId="6F718D05" w14:textId="77777777" w:rsidR="0081273D" w:rsidRPr="00DC31A5" w:rsidRDefault="0081273D" w:rsidP="0081273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723BDC18" w14:textId="77777777" w:rsidR="0081273D" w:rsidRPr="00DC31A5" w:rsidRDefault="0081273D" w:rsidP="0081273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7D77787B" w14:textId="77777777" w:rsidR="0081273D" w:rsidRPr="00DC31A5" w:rsidRDefault="0081273D" w:rsidP="0081273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Mobile &amp; whatssup:</w:t>
                    </w:r>
                  </w:p>
                  <w:p w14:paraId="6B55F8F2" w14:textId="77777777" w:rsidR="0081273D" w:rsidRDefault="0081273D" w:rsidP="0081273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00962779222666</w:t>
                    </w:r>
                  </w:p>
                  <w:p w14:paraId="5C3C5C44" w14:textId="77777777" w:rsidR="0081273D" w:rsidRPr="00DC31A5" w:rsidRDefault="0081273D" w:rsidP="0081273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>
                      <w:rPr>
                        <w:rFonts w:ascii="Sakkal Majalla" w:hAnsi="Sakkal Majalla" w:hint="cs"/>
                        <w:b/>
                        <w:bCs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1D6D7" w14:textId="77777777" w:rsidR="0081273D" w:rsidRDefault="0081273D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45A286" w14:textId="77777777" w:rsidR="006E035A" w:rsidRDefault="006E035A" w:rsidP="00F53D08">
      <w:pPr>
        <w:spacing w:line="240" w:lineRule="auto"/>
      </w:pPr>
      <w:r>
        <w:separator/>
      </w:r>
    </w:p>
  </w:footnote>
  <w:footnote w:type="continuationSeparator" w:id="0">
    <w:p w14:paraId="5CFC7BA5" w14:textId="77777777" w:rsidR="006E035A" w:rsidRDefault="006E035A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07CFE1" w14:textId="77777777" w:rsidR="0081273D" w:rsidRDefault="0081273D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C64EF" w14:textId="77777777" w:rsidR="00A46D9A" w:rsidRPr="00902465" w:rsidRDefault="00220D98" w:rsidP="00A46D9A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5F72C34B" wp14:editId="50BAFE1E">
          <wp:simplePos x="0" y="0"/>
          <wp:positionH relativeFrom="leftMargin">
            <wp:posOffset>568325</wp:posOffset>
          </wp:positionH>
          <wp:positionV relativeFrom="paragraph">
            <wp:posOffset>-391160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0B3B7FD" wp14:editId="79A63EBF">
              <wp:simplePos x="0" y="0"/>
              <wp:positionH relativeFrom="page">
                <wp:posOffset>-257175</wp:posOffset>
              </wp:positionH>
              <wp:positionV relativeFrom="paragraph">
                <wp:posOffset>-457200</wp:posOffset>
              </wp:positionV>
              <wp:extent cx="8044815" cy="714375"/>
              <wp:effectExtent l="0" t="0" r="32385" b="28575"/>
              <wp:wrapNone/>
              <wp:docPr id="1143140622" name="Group 3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355097135" name="شكل حر 769906"/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2CC01C" w14:textId="1732CF6B" w:rsidR="00220D98" w:rsidRDefault="00E66B9E" w:rsidP="00220D98">
                            <w:pPr>
                              <w:spacing w:after="240"/>
                              <w:jc w:val="center"/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E66B9E"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المهارات القيادية والإشرافية</w:t>
                            </w:r>
                            <w:r w:rsidR="00220D98"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– </w:t>
                            </w:r>
                            <w:r w:rsidR="003F7E5B">
                              <w:rPr>
                                <w:rFonts w:eastAsia="Calibri" w:hAnsi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الاختبار القبلي والبعدي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7866237" name="شكل حر 769907"/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0B3B7FD" id="Group 38" o:spid="_x0000_s1058" style="position:absolute;left:0;text-align:left;margin-left:-20.25pt;margin-top:-36pt;width:633.45pt;height:56.25pt;z-index:251659264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">
              <v:shape id="شكل حر 769906" o:spid="_x0000_s1059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0D2CC01C" w14:textId="1732CF6B" w:rsidR="00220D98" w:rsidRDefault="00E66B9E" w:rsidP="00220D98">
                      <w:pPr>
                        <w:spacing w:after="240"/>
                        <w:jc w:val="center"/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E66B9E"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المهارات القيادية والإشرافية</w:t>
                      </w:r>
                      <w:r w:rsidR="00220D98"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– </w:t>
                      </w:r>
                      <w:r w:rsidR="003F7E5B">
                        <w:rPr>
                          <w:rFonts w:eastAsia="Calibri" w:hAnsi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الاختبار القبلي والبعدي</w:t>
                      </w:r>
                    </w:p>
                  </w:txbxContent>
                </v:textbox>
              </v:shape>
              <v:shape id="شكل حر 769907" o:spid="_x0000_s1060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  <w:p w14:paraId="1B68FCF1" w14:textId="77777777" w:rsidR="00A46D9A" w:rsidRDefault="00A46D9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01902C" w14:textId="77777777" w:rsidR="0081273D" w:rsidRDefault="0081273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1" type="#_x0000_t75" style="width:399.75pt;height:373.5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09207C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ED6D4C"/>
    <w:multiLevelType w:val="hybridMultilevel"/>
    <w:tmpl w:val="4FCCB084"/>
    <w:lvl w:ilvl="0" w:tplc="6964AD86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510D9E"/>
    <w:multiLevelType w:val="hybridMultilevel"/>
    <w:tmpl w:val="26862D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88D70C5"/>
    <w:multiLevelType w:val="hybridMultilevel"/>
    <w:tmpl w:val="2CDEBC7C"/>
    <w:lvl w:ilvl="0" w:tplc="231A0606">
      <w:start w:val="1"/>
      <w:numFmt w:val="decimal"/>
      <w:suff w:val="space"/>
      <w:lvlText w:val="%1-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EF93E6F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A07C90"/>
    <w:multiLevelType w:val="hybridMultilevel"/>
    <w:tmpl w:val="CA34C55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5E42B3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1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91287203">
    <w:abstractNumId w:val="34"/>
  </w:num>
  <w:num w:numId="2" w16cid:durableId="1479107487">
    <w:abstractNumId w:val="18"/>
  </w:num>
  <w:num w:numId="3" w16cid:durableId="827794499">
    <w:abstractNumId w:val="19"/>
  </w:num>
  <w:num w:numId="4" w16cid:durableId="1692293548">
    <w:abstractNumId w:val="30"/>
  </w:num>
  <w:num w:numId="5" w16cid:durableId="845098129">
    <w:abstractNumId w:val="4"/>
  </w:num>
  <w:num w:numId="6" w16cid:durableId="1232614437">
    <w:abstractNumId w:val="1"/>
  </w:num>
  <w:num w:numId="7" w16cid:durableId="1287466028">
    <w:abstractNumId w:val="13"/>
  </w:num>
  <w:num w:numId="8" w16cid:durableId="448626422">
    <w:abstractNumId w:val="29"/>
  </w:num>
  <w:num w:numId="9" w16cid:durableId="1559707074">
    <w:abstractNumId w:val="24"/>
  </w:num>
  <w:num w:numId="10" w16cid:durableId="698433864">
    <w:abstractNumId w:val="33"/>
  </w:num>
  <w:num w:numId="11" w16cid:durableId="275256862">
    <w:abstractNumId w:val="21"/>
  </w:num>
  <w:num w:numId="12" w16cid:durableId="1879583627">
    <w:abstractNumId w:val="37"/>
  </w:num>
  <w:num w:numId="13" w16cid:durableId="1520966007">
    <w:abstractNumId w:val="10"/>
  </w:num>
  <w:num w:numId="14" w16cid:durableId="1181356344">
    <w:abstractNumId w:val="12"/>
  </w:num>
  <w:num w:numId="15" w16cid:durableId="1659841389">
    <w:abstractNumId w:val="8"/>
  </w:num>
  <w:num w:numId="16" w16cid:durableId="1966348355">
    <w:abstractNumId w:val="28"/>
  </w:num>
  <w:num w:numId="17" w16cid:durableId="1443107321">
    <w:abstractNumId w:val="31"/>
  </w:num>
  <w:num w:numId="18" w16cid:durableId="1875382267">
    <w:abstractNumId w:val="0"/>
  </w:num>
  <w:num w:numId="19" w16cid:durableId="451484734">
    <w:abstractNumId w:val="23"/>
  </w:num>
  <w:num w:numId="20" w16cid:durableId="598100889">
    <w:abstractNumId w:val="35"/>
  </w:num>
  <w:num w:numId="21" w16cid:durableId="900793256">
    <w:abstractNumId w:val="16"/>
  </w:num>
  <w:num w:numId="22" w16cid:durableId="1621573288">
    <w:abstractNumId w:val="9"/>
  </w:num>
  <w:num w:numId="23" w16cid:durableId="1344239936">
    <w:abstractNumId w:val="25"/>
  </w:num>
  <w:num w:numId="24" w16cid:durableId="645008402">
    <w:abstractNumId w:val="20"/>
  </w:num>
  <w:num w:numId="25" w16cid:durableId="928611833">
    <w:abstractNumId w:val="11"/>
  </w:num>
  <w:num w:numId="26" w16cid:durableId="507715025">
    <w:abstractNumId w:val="32"/>
  </w:num>
  <w:num w:numId="27" w16cid:durableId="1601722058">
    <w:abstractNumId w:val="5"/>
  </w:num>
  <w:num w:numId="28" w16cid:durableId="614601104">
    <w:abstractNumId w:val="27"/>
  </w:num>
  <w:num w:numId="29" w16cid:durableId="1037782150">
    <w:abstractNumId w:val="36"/>
  </w:num>
  <w:num w:numId="30" w16cid:durableId="1190492590">
    <w:abstractNumId w:val="15"/>
  </w:num>
  <w:num w:numId="31" w16cid:durableId="1637375390">
    <w:abstractNumId w:val="7"/>
  </w:num>
  <w:num w:numId="32" w16cid:durableId="473569220">
    <w:abstractNumId w:val="3"/>
  </w:num>
  <w:num w:numId="33" w16cid:durableId="966938000">
    <w:abstractNumId w:val="22"/>
  </w:num>
  <w:num w:numId="34" w16cid:durableId="1395471420">
    <w:abstractNumId w:val="6"/>
  </w:num>
  <w:num w:numId="35" w16cid:durableId="210275157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537624968">
    <w:abstractNumId w:val="26"/>
  </w:num>
  <w:num w:numId="37" w16cid:durableId="1104492363">
    <w:abstractNumId w:val="17"/>
  </w:num>
  <w:num w:numId="38" w16cid:durableId="1668556225">
    <w:abstractNumId w:val="2"/>
  </w:num>
  <w:num w:numId="39" w16cid:durableId="25838002">
    <w:abstractNumId w:val="1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B9E"/>
    <w:rsid w:val="00015BA6"/>
    <w:rsid w:val="000175C5"/>
    <w:rsid w:val="00017C30"/>
    <w:rsid w:val="0002061A"/>
    <w:rsid w:val="00026EBD"/>
    <w:rsid w:val="00031285"/>
    <w:rsid w:val="00040B1C"/>
    <w:rsid w:val="00045076"/>
    <w:rsid w:val="00052041"/>
    <w:rsid w:val="00057FFB"/>
    <w:rsid w:val="0006418D"/>
    <w:rsid w:val="0006553F"/>
    <w:rsid w:val="000724CA"/>
    <w:rsid w:val="00075B3B"/>
    <w:rsid w:val="0008795F"/>
    <w:rsid w:val="00090487"/>
    <w:rsid w:val="000A3077"/>
    <w:rsid w:val="000A6F24"/>
    <w:rsid w:val="000B4041"/>
    <w:rsid w:val="000C4B58"/>
    <w:rsid w:val="000D5173"/>
    <w:rsid w:val="000E7395"/>
    <w:rsid w:val="000F65A1"/>
    <w:rsid w:val="0010760E"/>
    <w:rsid w:val="001101A0"/>
    <w:rsid w:val="00116F94"/>
    <w:rsid w:val="00117F51"/>
    <w:rsid w:val="00146067"/>
    <w:rsid w:val="00150A53"/>
    <w:rsid w:val="00172B15"/>
    <w:rsid w:val="001741C5"/>
    <w:rsid w:val="00176724"/>
    <w:rsid w:val="00194181"/>
    <w:rsid w:val="001944F7"/>
    <w:rsid w:val="00195C1F"/>
    <w:rsid w:val="0019617B"/>
    <w:rsid w:val="001A1288"/>
    <w:rsid w:val="001D1A3B"/>
    <w:rsid w:val="001D350A"/>
    <w:rsid w:val="001D3A17"/>
    <w:rsid w:val="001E27C2"/>
    <w:rsid w:val="001F0B9B"/>
    <w:rsid w:val="001F1744"/>
    <w:rsid w:val="002021EF"/>
    <w:rsid w:val="002027DF"/>
    <w:rsid w:val="00206D6C"/>
    <w:rsid w:val="0021166C"/>
    <w:rsid w:val="0021196B"/>
    <w:rsid w:val="00214565"/>
    <w:rsid w:val="0022035D"/>
    <w:rsid w:val="00220D98"/>
    <w:rsid w:val="00232935"/>
    <w:rsid w:val="00235BF7"/>
    <w:rsid w:val="00283647"/>
    <w:rsid w:val="0028392F"/>
    <w:rsid w:val="0028523A"/>
    <w:rsid w:val="002A04B9"/>
    <w:rsid w:val="002A1158"/>
    <w:rsid w:val="002B1808"/>
    <w:rsid w:val="002C457D"/>
    <w:rsid w:val="002D301E"/>
    <w:rsid w:val="002E16FC"/>
    <w:rsid w:val="002F2DF6"/>
    <w:rsid w:val="002F58A5"/>
    <w:rsid w:val="003000E6"/>
    <w:rsid w:val="00302699"/>
    <w:rsid w:val="00305CD1"/>
    <w:rsid w:val="0032182E"/>
    <w:rsid w:val="00351640"/>
    <w:rsid w:val="0035305C"/>
    <w:rsid w:val="00355D0F"/>
    <w:rsid w:val="00363F3E"/>
    <w:rsid w:val="0036611D"/>
    <w:rsid w:val="00366828"/>
    <w:rsid w:val="00383BA6"/>
    <w:rsid w:val="0039555C"/>
    <w:rsid w:val="003B53C5"/>
    <w:rsid w:val="003B59F9"/>
    <w:rsid w:val="003C2153"/>
    <w:rsid w:val="003C3033"/>
    <w:rsid w:val="003D350F"/>
    <w:rsid w:val="003D5E55"/>
    <w:rsid w:val="003D7BDE"/>
    <w:rsid w:val="003E4F85"/>
    <w:rsid w:val="003F3631"/>
    <w:rsid w:val="003F7E5B"/>
    <w:rsid w:val="00402CAC"/>
    <w:rsid w:val="00403A11"/>
    <w:rsid w:val="00404549"/>
    <w:rsid w:val="00406F1C"/>
    <w:rsid w:val="00417B0E"/>
    <w:rsid w:val="00427779"/>
    <w:rsid w:val="00434D3A"/>
    <w:rsid w:val="00440E77"/>
    <w:rsid w:val="00444935"/>
    <w:rsid w:val="004551E6"/>
    <w:rsid w:val="00460F9E"/>
    <w:rsid w:val="00464AA2"/>
    <w:rsid w:val="00474130"/>
    <w:rsid w:val="00485850"/>
    <w:rsid w:val="00491419"/>
    <w:rsid w:val="0049367F"/>
    <w:rsid w:val="004A3A25"/>
    <w:rsid w:val="004B7ADF"/>
    <w:rsid w:val="004B7BBD"/>
    <w:rsid w:val="004C02BF"/>
    <w:rsid w:val="004C6B4F"/>
    <w:rsid w:val="004D42E5"/>
    <w:rsid w:val="005061FF"/>
    <w:rsid w:val="00507580"/>
    <w:rsid w:val="005160BF"/>
    <w:rsid w:val="00516B98"/>
    <w:rsid w:val="0052240B"/>
    <w:rsid w:val="00531CBB"/>
    <w:rsid w:val="00531E69"/>
    <w:rsid w:val="005414EB"/>
    <w:rsid w:val="005447C6"/>
    <w:rsid w:val="00544A93"/>
    <w:rsid w:val="00555065"/>
    <w:rsid w:val="005553F8"/>
    <w:rsid w:val="005570F6"/>
    <w:rsid w:val="005633C2"/>
    <w:rsid w:val="00567F02"/>
    <w:rsid w:val="0057074D"/>
    <w:rsid w:val="00573206"/>
    <w:rsid w:val="00581339"/>
    <w:rsid w:val="005A14EB"/>
    <w:rsid w:val="005B19EA"/>
    <w:rsid w:val="005B394D"/>
    <w:rsid w:val="005B6BA6"/>
    <w:rsid w:val="005E2612"/>
    <w:rsid w:val="0060565F"/>
    <w:rsid w:val="006059B5"/>
    <w:rsid w:val="006062A0"/>
    <w:rsid w:val="00606A81"/>
    <w:rsid w:val="00610759"/>
    <w:rsid w:val="00611525"/>
    <w:rsid w:val="00617E53"/>
    <w:rsid w:val="00620AB0"/>
    <w:rsid w:val="006234E7"/>
    <w:rsid w:val="00635307"/>
    <w:rsid w:val="00636A52"/>
    <w:rsid w:val="00643F60"/>
    <w:rsid w:val="00645631"/>
    <w:rsid w:val="00684BA6"/>
    <w:rsid w:val="00685B67"/>
    <w:rsid w:val="00696A19"/>
    <w:rsid w:val="006A6D23"/>
    <w:rsid w:val="006A7D92"/>
    <w:rsid w:val="006B6382"/>
    <w:rsid w:val="006C3ECB"/>
    <w:rsid w:val="006D1498"/>
    <w:rsid w:val="006D7978"/>
    <w:rsid w:val="006E035A"/>
    <w:rsid w:val="006E04F3"/>
    <w:rsid w:val="006F0BBB"/>
    <w:rsid w:val="006F4600"/>
    <w:rsid w:val="00706E67"/>
    <w:rsid w:val="00713AE9"/>
    <w:rsid w:val="00757092"/>
    <w:rsid w:val="00764EDC"/>
    <w:rsid w:val="0077496A"/>
    <w:rsid w:val="00774F12"/>
    <w:rsid w:val="00776426"/>
    <w:rsid w:val="0078486F"/>
    <w:rsid w:val="00786344"/>
    <w:rsid w:val="007900DD"/>
    <w:rsid w:val="007B4DF8"/>
    <w:rsid w:val="007B5069"/>
    <w:rsid w:val="007C1E73"/>
    <w:rsid w:val="007D23BC"/>
    <w:rsid w:val="007D45C4"/>
    <w:rsid w:val="007E321C"/>
    <w:rsid w:val="007F2463"/>
    <w:rsid w:val="007F4B8E"/>
    <w:rsid w:val="0080070C"/>
    <w:rsid w:val="00802366"/>
    <w:rsid w:val="00804E71"/>
    <w:rsid w:val="00806022"/>
    <w:rsid w:val="0081273D"/>
    <w:rsid w:val="00834853"/>
    <w:rsid w:val="008452D0"/>
    <w:rsid w:val="008500D7"/>
    <w:rsid w:val="00853D96"/>
    <w:rsid w:val="00857CC6"/>
    <w:rsid w:val="00862642"/>
    <w:rsid w:val="0086361A"/>
    <w:rsid w:val="00880428"/>
    <w:rsid w:val="00881264"/>
    <w:rsid w:val="008855B3"/>
    <w:rsid w:val="00885E2E"/>
    <w:rsid w:val="008928E3"/>
    <w:rsid w:val="008A4219"/>
    <w:rsid w:val="008A5D14"/>
    <w:rsid w:val="008D06BD"/>
    <w:rsid w:val="008D6825"/>
    <w:rsid w:val="008E2B70"/>
    <w:rsid w:val="008E3919"/>
    <w:rsid w:val="008E5CB0"/>
    <w:rsid w:val="008F266E"/>
    <w:rsid w:val="008F4053"/>
    <w:rsid w:val="008F5AE0"/>
    <w:rsid w:val="008F5B27"/>
    <w:rsid w:val="00900F65"/>
    <w:rsid w:val="00902465"/>
    <w:rsid w:val="009065E7"/>
    <w:rsid w:val="00917FC7"/>
    <w:rsid w:val="00935A95"/>
    <w:rsid w:val="009360AC"/>
    <w:rsid w:val="009559B8"/>
    <w:rsid w:val="00956C42"/>
    <w:rsid w:val="00957AB4"/>
    <w:rsid w:val="00984B17"/>
    <w:rsid w:val="00985605"/>
    <w:rsid w:val="009A0B1B"/>
    <w:rsid w:val="009A18FD"/>
    <w:rsid w:val="009A4CC9"/>
    <w:rsid w:val="009A62A9"/>
    <w:rsid w:val="009A6AC5"/>
    <w:rsid w:val="009B4AF8"/>
    <w:rsid w:val="009F6370"/>
    <w:rsid w:val="00A01020"/>
    <w:rsid w:val="00A050E3"/>
    <w:rsid w:val="00A248D0"/>
    <w:rsid w:val="00A249AA"/>
    <w:rsid w:val="00A25638"/>
    <w:rsid w:val="00A3528A"/>
    <w:rsid w:val="00A45F32"/>
    <w:rsid w:val="00A46D9A"/>
    <w:rsid w:val="00A651BF"/>
    <w:rsid w:val="00A657A0"/>
    <w:rsid w:val="00A65EB8"/>
    <w:rsid w:val="00A80DC9"/>
    <w:rsid w:val="00A845EB"/>
    <w:rsid w:val="00A864D0"/>
    <w:rsid w:val="00A9124F"/>
    <w:rsid w:val="00A94163"/>
    <w:rsid w:val="00A96E09"/>
    <w:rsid w:val="00AB65E0"/>
    <w:rsid w:val="00AB6ABD"/>
    <w:rsid w:val="00AE31B2"/>
    <w:rsid w:val="00AE3BF6"/>
    <w:rsid w:val="00AF035F"/>
    <w:rsid w:val="00B02FD8"/>
    <w:rsid w:val="00B04A3D"/>
    <w:rsid w:val="00B10033"/>
    <w:rsid w:val="00B216F0"/>
    <w:rsid w:val="00B21A45"/>
    <w:rsid w:val="00B246E6"/>
    <w:rsid w:val="00B24929"/>
    <w:rsid w:val="00B27A7E"/>
    <w:rsid w:val="00B30CCA"/>
    <w:rsid w:val="00B36E13"/>
    <w:rsid w:val="00B37BEB"/>
    <w:rsid w:val="00B42324"/>
    <w:rsid w:val="00B57307"/>
    <w:rsid w:val="00B72FA3"/>
    <w:rsid w:val="00B73F4D"/>
    <w:rsid w:val="00B85C78"/>
    <w:rsid w:val="00B90533"/>
    <w:rsid w:val="00B9126E"/>
    <w:rsid w:val="00B9763C"/>
    <w:rsid w:val="00BA29EF"/>
    <w:rsid w:val="00BA71A8"/>
    <w:rsid w:val="00BB2B31"/>
    <w:rsid w:val="00BC4B17"/>
    <w:rsid w:val="00BD2126"/>
    <w:rsid w:val="00BD3F10"/>
    <w:rsid w:val="00BD5316"/>
    <w:rsid w:val="00BD5D13"/>
    <w:rsid w:val="00BE3CCA"/>
    <w:rsid w:val="00BF1703"/>
    <w:rsid w:val="00C02D67"/>
    <w:rsid w:val="00C13BE5"/>
    <w:rsid w:val="00C1705E"/>
    <w:rsid w:val="00C44EC7"/>
    <w:rsid w:val="00C47376"/>
    <w:rsid w:val="00C57122"/>
    <w:rsid w:val="00C7408A"/>
    <w:rsid w:val="00C75D46"/>
    <w:rsid w:val="00C769E5"/>
    <w:rsid w:val="00C933EC"/>
    <w:rsid w:val="00CB3248"/>
    <w:rsid w:val="00CC1FBB"/>
    <w:rsid w:val="00CD05BC"/>
    <w:rsid w:val="00CD26A8"/>
    <w:rsid w:val="00CD2DFE"/>
    <w:rsid w:val="00CD57BA"/>
    <w:rsid w:val="00CE0374"/>
    <w:rsid w:val="00CE1CEF"/>
    <w:rsid w:val="00CE3DFF"/>
    <w:rsid w:val="00CE42F5"/>
    <w:rsid w:val="00CE4EEA"/>
    <w:rsid w:val="00CF3CA4"/>
    <w:rsid w:val="00D01BB0"/>
    <w:rsid w:val="00D152DE"/>
    <w:rsid w:val="00D20ED6"/>
    <w:rsid w:val="00D21645"/>
    <w:rsid w:val="00D26A0B"/>
    <w:rsid w:val="00D313B8"/>
    <w:rsid w:val="00D32D17"/>
    <w:rsid w:val="00D35636"/>
    <w:rsid w:val="00D4064F"/>
    <w:rsid w:val="00D5796E"/>
    <w:rsid w:val="00D6468C"/>
    <w:rsid w:val="00D93C30"/>
    <w:rsid w:val="00DA0D9D"/>
    <w:rsid w:val="00DB7EB2"/>
    <w:rsid w:val="00DC5D13"/>
    <w:rsid w:val="00DC7EB7"/>
    <w:rsid w:val="00DD042E"/>
    <w:rsid w:val="00DE265B"/>
    <w:rsid w:val="00E01E27"/>
    <w:rsid w:val="00E17203"/>
    <w:rsid w:val="00E24512"/>
    <w:rsid w:val="00E26F82"/>
    <w:rsid w:val="00E27144"/>
    <w:rsid w:val="00E3019A"/>
    <w:rsid w:val="00E335AD"/>
    <w:rsid w:val="00E34879"/>
    <w:rsid w:val="00E437DB"/>
    <w:rsid w:val="00E465B8"/>
    <w:rsid w:val="00E51047"/>
    <w:rsid w:val="00E57C98"/>
    <w:rsid w:val="00E57E25"/>
    <w:rsid w:val="00E62AAD"/>
    <w:rsid w:val="00E66B9E"/>
    <w:rsid w:val="00E7361B"/>
    <w:rsid w:val="00E90509"/>
    <w:rsid w:val="00EA45AB"/>
    <w:rsid w:val="00EC0F6F"/>
    <w:rsid w:val="00EE0A2B"/>
    <w:rsid w:val="00EE4993"/>
    <w:rsid w:val="00EE5B34"/>
    <w:rsid w:val="00EF2182"/>
    <w:rsid w:val="00EF63CC"/>
    <w:rsid w:val="00F03305"/>
    <w:rsid w:val="00F058F5"/>
    <w:rsid w:val="00F10968"/>
    <w:rsid w:val="00F2280D"/>
    <w:rsid w:val="00F25898"/>
    <w:rsid w:val="00F3464D"/>
    <w:rsid w:val="00F472D2"/>
    <w:rsid w:val="00F53D08"/>
    <w:rsid w:val="00F657CC"/>
    <w:rsid w:val="00F66A05"/>
    <w:rsid w:val="00F67767"/>
    <w:rsid w:val="00F82E4B"/>
    <w:rsid w:val="00F91AE2"/>
    <w:rsid w:val="00F91B1A"/>
    <w:rsid w:val="00FB1983"/>
    <w:rsid w:val="00FC76AF"/>
    <w:rsid w:val="00FD1CE8"/>
    <w:rsid w:val="00FD32E7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45EA2FB"/>
  <w15:chartTrackingRefBased/>
  <w15:docId w15:val="{DB3B10FC-0664-406E-8736-1F89075734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845EB"/>
    <w:pPr>
      <w:bidi/>
      <w:spacing w:after="0" w:line="276" w:lineRule="auto"/>
      <w:jc w:val="lowKashida"/>
    </w:pPr>
    <w:rPr>
      <w:rFonts w:ascii="Times New Roman" w:hAnsi="Times New Roman" w:cs="Sakkal Majalla"/>
      <w:color w:val="000000" w:themeColor="text1"/>
      <w:sz w:val="28"/>
      <w:szCs w:val="34"/>
    </w:rPr>
  </w:style>
  <w:style w:type="paragraph" w:styleId="1">
    <w:name w:val="heading 1"/>
    <w:aliases w:val="عنوان رئيسي"/>
    <w:basedOn w:val="a"/>
    <w:next w:val="a"/>
    <w:link w:val="1Char"/>
    <w:uiPriority w:val="9"/>
    <w:qFormat/>
    <w:rsid w:val="00B21A45"/>
    <w:pPr>
      <w:keepNext/>
      <w:keepLines/>
      <w:spacing w:line="240" w:lineRule="auto"/>
      <w:jc w:val="center"/>
      <w:outlineLvl w:val="0"/>
    </w:pPr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03A11"/>
    <w:pPr>
      <w:keepNext/>
      <w:keepLines/>
      <w:spacing w:before="40"/>
      <w:outlineLvl w:val="1"/>
    </w:pPr>
    <w:rPr>
      <w:rFonts w:ascii="Adobe Arabic" w:eastAsiaTheme="majorEastAsia" w:hAnsi="Adobe Arabic" w:cs="Adobe Arabic"/>
      <w:b/>
      <w:bCs/>
      <w:sz w:val="44"/>
      <w:szCs w:val="44"/>
    </w:rPr>
  </w:style>
  <w:style w:type="paragraph" w:styleId="3">
    <w:name w:val="heading 3"/>
    <w:basedOn w:val="a"/>
    <w:next w:val="a"/>
    <w:link w:val="3Char"/>
    <w:uiPriority w:val="9"/>
    <w:unhideWhenUsed/>
    <w:qFormat/>
    <w:rsid w:val="00403A1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0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0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a7">
    <w:name w:val="No Spacing"/>
    <w:aliases w:val="عنوان فقرة"/>
    <w:uiPriority w:val="1"/>
    <w:qFormat/>
    <w:rsid w:val="00403A11"/>
    <w:pPr>
      <w:bidi/>
      <w:spacing w:after="0" w:line="240" w:lineRule="auto"/>
    </w:pPr>
    <w:rPr>
      <w:rFonts w:ascii="Adobe Arabic" w:hAnsi="Adobe Arabic" w:cs="Adobe Arabic"/>
      <w:bCs/>
      <w:sz w:val="36"/>
      <w:szCs w:val="36"/>
    </w:rPr>
  </w:style>
  <w:style w:type="character" w:customStyle="1" w:styleId="1Char">
    <w:name w:val="العنوان 1 Char"/>
    <w:aliases w:val="عنوان رئيسي Char"/>
    <w:basedOn w:val="a0"/>
    <w:link w:val="1"/>
    <w:uiPriority w:val="9"/>
    <w:rsid w:val="00B21A45"/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character" w:customStyle="1" w:styleId="2Char">
    <w:name w:val="عنوان 2 Char"/>
    <w:basedOn w:val="a0"/>
    <w:link w:val="2"/>
    <w:uiPriority w:val="9"/>
    <w:rsid w:val="00403A11"/>
    <w:rPr>
      <w:rFonts w:ascii="Adobe Arabic" w:eastAsiaTheme="majorEastAsia" w:hAnsi="Adobe Arabic" w:cs="Adobe Arabic"/>
      <w:b/>
      <w:bCs/>
      <w:color w:val="000000" w:themeColor="text1"/>
      <w:sz w:val="44"/>
      <w:szCs w:val="44"/>
    </w:rPr>
  </w:style>
  <w:style w:type="character" w:customStyle="1" w:styleId="3Char">
    <w:name w:val="عنوان 3 Char"/>
    <w:basedOn w:val="a0"/>
    <w:link w:val="3"/>
    <w:uiPriority w:val="9"/>
    <w:rsid w:val="00403A1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8">
    <w:name w:val="TOC Heading"/>
    <w:basedOn w:val="1"/>
    <w:next w:val="a"/>
    <w:uiPriority w:val="39"/>
    <w:unhideWhenUsed/>
    <w:qFormat/>
    <w:rsid w:val="00D5796E"/>
    <w:pPr>
      <w:bidi w:val="0"/>
      <w:spacing w:before="240" w:line="259" w:lineRule="auto"/>
      <w:jc w:val="left"/>
      <w:outlineLvl w:val="9"/>
    </w:pPr>
    <w:rPr>
      <w:rFonts w:asciiTheme="majorHAnsi" w:hAnsiTheme="majorHAnsi" w:cstheme="majorBidi"/>
      <w:color w:val="2F5496" w:themeColor="accent1" w:themeShade="BF"/>
      <w:sz w:val="32"/>
      <w:szCs w:val="32"/>
    </w:rPr>
  </w:style>
  <w:style w:type="paragraph" w:styleId="21">
    <w:name w:val="toc 2"/>
    <w:basedOn w:val="a"/>
    <w:next w:val="a"/>
    <w:autoRedefine/>
    <w:uiPriority w:val="39"/>
    <w:unhideWhenUsed/>
    <w:rsid w:val="00D5796E"/>
    <w:pPr>
      <w:spacing w:after="100"/>
      <w:ind w:left="280"/>
    </w:pPr>
  </w:style>
  <w:style w:type="table" w:styleId="1-6">
    <w:name w:val="List Table 1 Light Accent 6"/>
    <w:basedOn w:val="a1"/>
    <w:uiPriority w:val="46"/>
    <w:rsid w:val="00786344"/>
    <w:pPr>
      <w:spacing w:after="0" w:line="240" w:lineRule="auto"/>
    </w:pPr>
    <w:rPr>
      <w:rFonts w:ascii="Calibri" w:eastAsia="Calibri" w:hAnsi="Calibri" w:cs="Arial"/>
    </w:rPr>
    <w:tblPr>
      <w:tblStyleRowBandSize w:val="1"/>
      <w:tblStyleColBandSize w:val="1"/>
      <w:tblInd w:w="0" w:type="nil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TableGrid1">
    <w:name w:val="Table Grid1"/>
    <w:basedOn w:val="a1"/>
    <w:uiPriority w:val="39"/>
    <w:rsid w:val="00786344"/>
    <w:pPr>
      <w:spacing w:after="0" w:line="240" w:lineRule="auto"/>
    </w:pPr>
    <w:rPr>
      <w:rFonts w:ascii="Calibri" w:eastAsia="Calibri" w:hAnsi="Calibri" w:cs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11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5;&#1582;&#1578;&#1576;&#1575;&#158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اختبار</Template>
  <TotalTime>18</TotalTime>
  <Pages>10</Pages>
  <Words>1109</Words>
  <Characters>6323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4</cp:revision>
  <cp:lastPrinted>2022-03-26T18:07:00Z</cp:lastPrinted>
  <dcterms:created xsi:type="dcterms:W3CDTF">2026-04-18T02:24:00Z</dcterms:created>
  <dcterms:modified xsi:type="dcterms:W3CDTF">2026-05-03T05:53:00Z</dcterms:modified>
</cp:coreProperties>
</file>